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9CE40" w14:textId="36ED8E2E" w:rsidR="00DF3542" w:rsidRPr="00F10305" w:rsidRDefault="00DF3542" w:rsidP="00DF3542">
      <w:pPr>
        <w:spacing w:after="120"/>
        <w:ind w:left="1985" w:hanging="1985"/>
        <w:rPr>
          <w:rFonts w:ascii="Arial" w:hAnsi="Arial" w:cs="Arial"/>
          <w:b/>
          <w:sz w:val="22"/>
          <w:lang w:eastAsia="zh-CN"/>
        </w:rPr>
      </w:pPr>
      <w:r w:rsidRPr="00DF3542">
        <w:rPr>
          <w:rFonts w:ascii="Arial" w:eastAsiaTheme="minorEastAsia" w:hAnsi="Arial" w:cs="Arial"/>
          <w:b/>
          <w:sz w:val="22"/>
          <w:lang w:eastAsia="zh-CN"/>
        </w:rPr>
        <w:t xml:space="preserve">3GPP TSG-RAN WG4 Meeting # 101-bis-e </w:t>
      </w:r>
      <w:r w:rsidRPr="00DF3542">
        <w:rPr>
          <w:rFonts w:ascii="Arial" w:eastAsiaTheme="minorEastAsia" w:hAnsi="Arial" w:cs="Arial"/>
          <w:b/>
          <w:sz w:val="22"/>
          <w:lang w:eastAsia="zh-CN"/>
        </w:rPr>
        <w:tab/>
      </w:r>
      <w:r w:rsidRPr="00DF3542">
        <w:rPr>
          <w:rFonts w:ascii="Arial" w:eastAsiaTheme="minorEastAsia" w:hAnsi="Arial" w:cs="Arial"/>
          <w:b/>
          <w:sz w:val="22"/>
          <w:lang w:eastAsia="zh-CN"/>
        </w:rPr>
        <w:tab/>
        <w:t xml:space="preserve">                     </w:t>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Pr="00DF3542">
        <w:rPr>
          <w:rFonts w:ascii="Arial" w:eastAsiaTheme="minorEastAsia" w:hAnsi="Arial" w:cs="Arial"/>
          <w:b/>
          <w:sz w:val="22"/>
          <w:lang w:eastAsia="zh-CN"/>
        </w:rPr>
        <w:t xml:space="preserve">   R4-</w:t>
      </w:r>
      <w:r w:rsidR="0003006D" w:rsidRPr="00DF3542">
        <w:rPr>
          <w:rFonts w:ascii="Arial" w:eastAsiaTheme="minorEastAsia" w:hAnsi="Arial" w:cs="Arial"/>
          <w:b/>
          <w:sz w:val="22"/>
          <w:lang w:eastAsia="zh-CN"/>
        </w:rPr>
        <w:t>22</w:t>
      </w:r>
      <w:r w:rsidR="0003006D">
        <w:rPr>
          <w:rFonts w:ascii="Arial" w:hAnsi="Arial" w:cs="Arial" w:hint="eastAsia"/>
          <w:b/>
          <w:sz w:val="22"/>
          <w:lang w:eastAsia="zh-CN"/>
        </w:rPr>
        <w:t>02308</w:t>
      </w:r>
    </w:p>
    <w:p w14:paraId="3CB896E7" w14:textId="0F0A37A8" w:rsidR="00DF3542" w:rsidRPr="00DF3542" w:rsidRDefault="00DF3542" w:rsidP="00DF3542">
      <w:pPr>
        <w:spacing w:after="120"/>
        <w:ind w:left="1985" w:hanging="1985"/>
        <w:rPr>
          <w:rFonts w:ascii="Arial" w:eastAsiaTheme="minorEastAsia" w:hAnsi="Arial" w:cs="Arial"/>
          <w:b/>
          <w:sz w:val="22"/>
          <w:lang w:eastAsia="zh-CN"/>
        </w:rPr>
      </w:pPr>
      <w:r w:rsidRPr="00DF3542">
        <w:rPr>
          <w:rFonts w:ascii="Arial" w:eastAsiaTheme="minorEastAsia" w:hAnsi="Arial" w:cs="Arial"/>
          <w:b/>
          <w:sz w:val="22"/>
          <w:lang w:eastAsia="zh-CN"/>
        </w:rPr>
        <w:t>Electronic Meeting, January 17-25, 2022</w:t>
      </w:r>
    </w:p>
    <w:p w14:paraId="2637FD31" w14:textId="77777777" w:rsidR="001E0A28" w:rsidRPr="00A56169" w:rsidRDefault="001E0A28" w:rsidP="001E0A28">
      <w:pPr>
        <w:spacing w:after="120"/>
        <w:ind w:left="1985" w:hanging="1985"/>
        <w:rPr>
          <w:rFonts w:ascii="Arial" w:eastAsia="MS Mincho" w:hAnsi="Arial" w:cs="Arial"/>
          <w:b/>
          <w:sz w:val="22"/>
        </w:rPr>
      </w:pPr>
    </w:p>
    <w:p w14:paraId="282755FA" w14:textId="4E3D84A2"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F46A7">
        <w:rPr>
          <w:rFonts w:ascii="Arial" w:eastAsiaTheme="minorEastAsia" w:hAnsi="Arial" w:cs="Arial" w:hint="eastAsia"/>
          <w:color w:val="000000"/>
          <w:sz w:val="22"/>
          <w:lang w:val="pt-BR" w:eastAsia="zh-CN"/>
        </w:rPr>
        <w:t>5</w:t>
      </w:r>
      <w:r w:rsidR="00261963">
        <w:rPr>
          <w:rFonts w:ascii="Arial" w:eastAsiaTheme="minorEastAsia" w:hAnsi="Arial" w:cs="Arial" w:hint="eastAsia"/>
          <w:color w:val="000000"/>
          <w:sz w:val="22"/>
          <w:lang w:eastAsia="zh-CN"/>
        </w:rPr>
        <w:t>.</w:t>
      </w:r>
      <w:r w:rsidR="004F46A7">
        <w:rPr>
          <w:rFonts w:ascii="Arial" w:eastAsiaTheme="minorEastAsia" w:hAnsi="Arial" w:cs="Arial" w:hint="eastAsia"/>
          <w:color w:val="000000"/>
          <w:sz w:val="22"/>
          <w:lang w:eastAsia="zh-CN"/>
        </w:rPr>
        <w:t>25</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253D271C"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B0185A">
        <w:rPr>
          <w:rFonts w:ascii="Arial" w:eastAsiaTheme="minorEastAsia" w:hAnsi="Arial" w:cs="Arial" w:hint="eastAsia"/>
          <w:color w:val="000000"/>
          <w:sz w:val="22"/>
          <w:lang w:eastAsia="zh-CN"/>
        </w:rPr>
        <w:t>[101</w:t>
      </w:r>
      <w:r w:rsidR="00A56169">
        <w:rPr>
          <w:rFonts w:ascii="Arial" w:eastAsiaTheme="minorEastAsia" w:hAnsi="Arial" w:cs="Arial" w:hint="eastAsia"/>
          <w:color w:val="000000"/>
          <w:sz w:val="22"/>
          <w:lang w:eastAsia="zh-CN"/>
        </w:rPr>
        <w:t>-</w:t>
      </w:r>
      <w:r w:rsidR="004F46A7">
        <w:rPr>
          <w:rFonts w:ascii="Arial" w:eastAsiaTheme="minorEastAsia" w:hAnsi="Arial" w:cs="Arial" w:hint="eastAsia"/>
          <w:color w:val="000000"/>
          <w:sz w:val="22"/>
          <w:lang w:eastAsia="zh-CN"/>
        </w:rPr>
        <w:t>bis-</w:t>
      </w:r>
      <w:r w:rsidR="000F3521" w:rsidRPr="000F3521">
        <w:rPr>
          <w:rFonts w:ascii="Arial" w:eastAsiaTheme="minorEastAsia" w:hAnsi="Arial" w:cs="Arial" w:hint="eastAsia"/>
          <w:color w:val="000000"/>
          <w:sz w:val="22"/>
          <w:lang w:eastAsia="zh-CN"/>
        </w:rPr>
        <w:t>e</w:t>
      </w:r>
      <w:proofErr w:type="gramStart"/>
      <w:r w:rsidR="004F46A7">
        <w:rPr>
          <w:rFonts w:ascii="Arial" w:eastAsiaTheme="minorEastAsia" w:hAnsi="Arial" w:cs="Arial" w:hint="eastAsia"/>
          <w:color w:val="000000"/>
          <w:sz w:val="22"/>
          <w:lang w:eastAsia="zh-CN"/>
        </w:rPr>
        <w:t>][</w:t>
      </w:r>
      <w:proofErr w:type="gramEnd"/>
      <w:r w:rsidR="004F46A7">
        <w:rPr>
          <w:rFonts w:ascii="Arial" w:eastAsiaTheme="minorEastAsia" w:hAnsi="Arial" w:cs="Arial" w:hint="eastAsia"/>
          <w:color w:val="000000"/>
          <w:sz w:val="22"/>
          <w:lang w:eastAsia="zh-CN"/>
        </w:rPr>
        <w:t>108</w:t>
      </w:r>
      <w:r w:rsidR="000F3521" w:rsidRPr="000F3521">
        <w:rPr>
          <w:rFonts w:ascii="Arial" w:eastAsiaTheme="minorEastAsia" w:hAnsi="Arial" w:cs="Arial" w:hint="eastAsia"/>
          <w:color w:val="000000"/>
          <w:sz w:val="22"/>
          <w:lang w:eastAsia="zh-CN"/>
        </w:rPr>
        <w:t>]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280BF9" w:rsidRDefault="00915D73" w:rsidP="006D2CC3">
      <w:pPr>
        <w:pStyle w:val="1"/>
        <w:numPr>
          <w:ilvl w:val="0"/>
          <w:numId w:val="10"/>
        </w:numPr>
        <w:rPr>
          <w:lang w:val="en-US" w:eastAsia="ja-JP"/>
        </w:rPr>
      </w:pPr>
      <w:r w:rsidRPr="00280BF9">
        <w:rPr>
          <w:rFonts w:hint="eastAsia"/>
          <w:lang w:val="en-US" w:eastAsia="ja-JP"/>
        </w:rPr>
        <w:t>Introduction</w:t>
      </w:r>
    </w:p>
    <w:p w14:paraId="15B77339" w14:textId="0CD04ED9" w:rsidR="000F3521" w:rsidRDefault="00F9381C" w:rsidP="00805BE8">
      <w:pPr>
        <w:rPr>
          <w:bCs/>
          <w:lang w:eastAsia="zh-CN"/>
        </w:rPr>
      </w:pPr>
      <w:r>
        <w:rPr>
          <w:rFonts w:hint="eastAsia"/>
          <w:bCs/>
          <w:lang w:val="sv-SE" w:eastAsia="zh-CN"/>
        </w:rPr>
        <w:t>In t</w:t>
      </w:r>
      <w:r>
        <w:rPr>
          <w:rFonts w:hint="eastAsia"/>
          <w:bCs/>
          <w:lang w:eastAsia="zh-CN"/>
        </w:rPr>
        <w:t xml:space="preserve">his email discussion summary, </w:t>
      </w:r>
      <w:r w:rsidR="00400BD7">
        <w:rPr>
          <w:rFonts w:hint="eastAsia"/>
          <w:bCs/>
          <w:lang w:eastAsia="zh-CN"/>
        </w:rPr>
        <w:t>the</w:t>
      </w:r>
      <w:r w:rsidR="00FE6235">
        <w:rPr>
          <w:rFonts w:hint="eastAsia"/>
          <w:bCs/>
          <w:lang w:eastAsia="zh-CN"/>
        </w:rPr>
        <w:t xml:space="preserve"> </w:t>
      </w:r>
      <w:r w:rsidR="007F410C">
        <w:rPr>
          <w:rFonts w:hint="eastAsia"/>
          <w:bCs/>
          <w:lang w:eastAsia="zh-CN"/>
        </w:rPr>
        <w:t xml:space="preserve">MSD </w:t>
      </w:r>
      <w:r w:rsidR="007F410C">
        <w:rPr>
          <w:rFonts w:hint="eastAsia"/>
          <w:lang w:eastAsia="zh-CN"/>
        </w:rPr>
        <w:t xml:space="preserve">for </w:t>
      </w:r>
      <w:r w:rsidR="007F410C">
        <w:rPr>
          <w:lang w:eastAsia="zh-CN"/>
        </w:rPr>
        <w:t>V2X_n79A-n47A and V2X_n79A</w:t>
      </w:r>
      <w:r w:rsidR="007F410C">
        <w:rPr>
          <w:rFonts w:hint="eastAsia"/>
          <w:lang w:eastAsia="zh-CN"/>
        </w:rPr>
        <w:t>_</w:t>
      </w:r>
      <w:r w:rsidR="007F410C" w:rsidRPr="00B0185A">
        <w:rPr>
          <w:lang w:eastAsia="zh-CN"/>
        </w:rPr>
        <w:t>47A</w:t>
      </w:r>
      <w:r w:rsidR="007F410C">
        <w:rPr>
          <w:rFonts w:hint="eastAsia"/>
          <w:bCs/>
          <w:lang w:eastAsia="zh-CN"/>
        </w:rPr>
        <w:t xml:space="preserve"> </w:t>
      </w:r>
      <w:r>
        <w:rPr>
          <w:rFonts w:hint="eastAsia"/>
          <w:bCs/>
          <w:lang w:eastAsia="zh-CN"/>
        </w:rPr>
        <w:t>will be discussed</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6D2CC3">
      <w:pPr>
        <w:pStyle w:val="afe"/>
        <w:numPr>
          <w:ilvl w:val="0"/>
          <w:numId w:val="2"/>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6D2CC3">
      <w:pPr>
        <w:pStyle w:val="afe"/>
        <w:numPr>
          <w:ilvl w:val="1"/>
          <w:numId w:val="2"/>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6D2CC3">
      <w:pPr>
        <w:pStyle w:val="afe"/>
        <w:numPr>
          <w:ilvl w:val="1"/>
          <w:numId w:val="2"/>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6D2CC3">
      <w:pPr>
        <w:pStyle w:val="afe"/>
        <w:numPr>
          <w:ilvl w:val="0"/>
          <w:numId w:val="2"/>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6D2CC3">
      <w:pPr>
        <w:pStyle w:val="afe"/>
        <w:numPr>
          <w:ilvl w:val="1"/>
          <w:numId w:val="2"/>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6D2CC3">
      <w:pPr>
        <w:pStyle w:val="afe"/>
        <w:numPr>
          <w:ilvl w:val="1"/>
          <w:numId w:val="2"/>
        </w:numPr>
        <w:ind w:firstLineChars="0"/>
        <w:rPr>
          <w:lang w:eastAsia="zh-CN"/>
        </w:rPr>
      </w:pPr>
      <w:r>
        <w:rPr>
          <w:rFonts w:eastAsiaTheme="minorEastAsia" w:hint="eastAsia"/>
          <w:lang w:eastAsia="zh-CN"/>
        </w:rPr>
        <w:t>Recommend the final status of TPs and CRs.</w:t>
      </w:r>
    </w:p>
    <w:p w14:paraId="609286E5" w14:textId="656E790A" w:rsidR="00E80B52" w:rsidRPr="0013003B" w:rsidRDefault="00142BB9" w:rsidP="006D2CC3">
      <w:pPr>
        <w:pStyle w:val="1"/>
        <w:numPr>
          <w:ilvl w:val="0"/>
          <w:numId w:val="10"/>
        </w:numPr>
        <w:rPr>
          <w:lang w:val="en-US" w:eastAsia="ja-JP"/>
        </w:rPr>
      </w:pPr>
      <w:r w:rsidRPr="0013003B">
        <w:rPr>
          <w:lang w:val="en-US" w:eastAsia="ja-JP"/>
        </w:rPr>
        <w:t>Topic</w:t>
      </w:r>
      <w:r w:rsidR="00C649BD" w:rsidRPr="0013003B">
        <w:rPr>
          <w:lang w:val="en-US" w:eastAsia="ja-JP"/>
        </w:rPr>
        <w:t xml:space="preserve"> </w:t>
      </w:r>
      <w:r w:rsidR="00837458" w:rsidRPr="0013003B">
        <w:rPr>
          <w:lang w:val="en-US" w:eastAsia="ja-JP"/>
        </w:rPr>
        <w:t>#1</w:t>
      </w:r>
      <w:r w:rsidR="00C649BD" w:rsidRPr="0013003B">
        <w:rPr>
          <w:lang w:val="en-US" w:eastAsia="ja-JP"/>
        </w:rPr>
        <w:t xml:space="preserve">: </w:t>
      </w:r>
      <w:r w:rsidR="00B0185A" w:rsidRPr="0013003B">
        <w:rPr>
          <w:rFonts w:hint="eastAsia"/>
          <w:lang w:val="en-US" w:eastAsia="ja-JP"/>
        </w:rPr>
        <w:t xml:space="preserve">MSD for </w:t>
      </w:r>
      <w:r w:rsidR="002F2FF1" w:rsidRPr="002F2FF1">
        <w:rPr>
          <w:lang w:val="en-US" w:eastAsia="ja-JP"/>
        </w:rPr>
        <w:t>V2X_1A-n47A and V2X_n1A-47A</w:t>
      </w:r>
    </w:p>
    <w:p w14:paraId="4699E324" w14:textId="77777777" w:rsidR="008B57DE" w:rsidRPr="00CB0305" w:rsidRDefault="008B57DE" w:rsidP="006D2CC3">
      <w:pPr>
        <w:pStyle w:val="2"/>
        <w:numPr>
          <w:ilvl w:val="0"/>
          <w:numId w:val="7"/>
        </w:numPr>
        <w:ind w:left="576" w:hanging="576"/>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2"/>
        <w:gridCol w:w="1276"/>
        <w:gridCol w:w="7339"/>
      </w:tblGrid>
      <w:tr w:rsidR="00484C5D" w:rsidRPr="00F53FE2" w14:paraId="0411894B" w14:textId="77777777" w:rsidTr="00EC621D">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7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F09FE" w:rsidRPr="00F53FE2" w14:paraId="0F35B7D1" w14:textId="77777777" w:rsidTr="00A4291B">
        <w:trPr>
          <w:trHeight w:val="468"/>
        </w:trPr>
        <w:tc>
          <w:tcPr>
            <w:tcW w:w="1242" w:type="dxa"/>
          </w:tcPr>
          <w:p w14:paraId="61AA4C7F" w14:textId="1EBB503A" w:rsidR="003F09FE" w:rsidRPr="00805BE8" w:rsidRDefault="003F09FE" w:rsidP="00805BE8">
            <w:pPr>
              <w:spacing w:before="120" w:after="120"/>
              <w:rPr>
                <w:b/>
                <w:bCs/>
              </w:rPr>
            </w:pPr>
            <w:r w:rsidRPr="009066F2">
              <w:t>R4-2200144</w:t>
            </w:r>
          </w:p>
        </w:tc>
        <w:tc>
          <w:tcPr>
            <w:tcW w:w="1276" w:type="dxa"/>
          </w:tcPr>
          <w:p w14:paraId="5D459008" w14:textId="71D29504" w:rsidR="003F09FE" w:rsidRPr="00805BE8" w:rsidRDefault="003F09FE" w:rsidP="00805BE8">
            <w:pPr>
              <w:spacing w:before="120" w:after="120"/>
              <w:rPr>
                <w:b/>
                <w:bCs/>
              </w:rPr>
            </w:pPr>
            <w:r w:rsidRPr="009066F2">
              <w:t>CATT</w:t>
            </w:r>
          </w:p>
        </w:tc>
        <w:tc>
          <w:tcPr>
            <w:tcW w:w="7339" w:type="dxa"/>
          </w:tcPr>
          <w:p w14:paraId="742A7BF4" w14:textId="77777777" w:rsidR="003F09FE" w:rsidRDefault="003F09FE" w:rsidP="00805BE8">
            <w:pPr>
              <w:spacing w:before="120" w:after="120"/>
              <w:rPr>
                <w:rFonts w:eastAsiaTheme="minorEastAsia"/>
                <w:lang w:eastAsia="zh-CN"/>
              </w:rPr>
            </w:pPr>
            <w:r>
              <w:rPr>
                <w:rFonts w:eastAsiaTheme="minorEastAsia" w:hint="eastAsia"/>
                <w:lang w:eastAsia="zh-CN"/>
              </w:rPr>
              <w:t xml:space="preserve">Title: </w:t>
            </w:r>
            <w:r w:rsidRPr="009066F2">
              <w:t>TR37.875, Band combinations of V2X con-current operation</w:t>
            </w:r>
          </w:p>
          <w:p w14:paraId="50B37253" w14:textId="0F7B7538" w:rsidR="003F09FE" w:rsidRPr="003F09FE" w:rsidRDefault="003F09FE" w:rsidP="00805BE8">
            <w:pPr>
              <w:spacing w:before="120" w:after="120"/>
              <w:rPr>
                <w:rFonts w:eastAsiaTheme="minorEastAsia"/>
                <w:b/>
                <w:bCs/>
                <w:lang w:eastAsia="zh-CN"/>
              </w:rPr>
            </w:pPr>
            <w:r w:rsidRPr="003F09FE">
              <w:rPr>
                <w:rFonts w:eastAsiaTheme="minorEastAsia" w:hint="eastAsia"/>
                <w:b/>
                <w:lang w:eastAsia="zh-CN"/>
              </w:rPr>
              <w:t xml:space="preserve">For post-meeting email approval </w:t>
            </w:r>
          </w:p>
        </w:tc>
      </w:tr>
      <w:tr w:rsidR="0035673E" w14:paraId="056CECE2" w14:textId="77777777" w:rsidTr="00EC621D">
        <w:trPr>
          <w:trHeight w:val="468"/>
        </w:trPr>
        <w:tc>
          <w:tcPr>
            <w:tcW w:w="1242" w:type="dxa"/>
          </w:tcPr>
          <w:p w14:paraId="07794C87" w14:textId="794DA820" w:rsidR="0035673E" w:rsidRPr="0089636D" w:rsidRDefault="00A4291B" w:rsidP="0089636D">
            <w:pPr>
              <w:spacing w:before="120" w:after="120"/>
            </w:pPr>
            <w:hyperlink r:id="rId13" w:history="1">
              <w:r w:rsidR="0035673E" w:rsidRPr="0035673E">
                <w:t>R4-2200145</w:t>
              </w:r>
            </w:hyperlink>
          </w:p>
        </w:tc>
        <w:tc>
          <w:tcPr>
            <w:tcW w:w="1276" w:type="dxa"/>
          </w:tcPr>
          <w:p w14:paraId="537988F2" w14:textId="58D3C90A" w:rsidR="0035673E" w:rsidRPr="001713A3" w:rsidRDefault="0035673E" w:rsidP="000F707D">
            <w:pPr>
              <w:spacing w:before="120" w:after="120"/>
            </w:pPr>
            <w:r w:rsidRPr="0035673E">
              <w:t>CATT</w:t>
            </w:r>
          </w:p>
        </w:tc>
        <w:tc>
          <w:tcPr>
            <w:tcW w:w="7339" w:type="dxa"/>
          </w:tcPr>
          <w:p w14:paraId="78879BB2" w14:textId="7A75F649" w:rsidR="0035673E" w:rsidRPr="0035673E" w:rsidRDefault="00D343A2" w:rsidP="00053809">
            <w:pPr>
              <w:spacing w:before="120" w:after="120"/>
            </w:pPr>
            <w:r>
              <w:rPr>
                <w:rFonts w:eastAsiaTheme="minorEastAsia" w:hint="eastAsia"/>
              </w:rPr>
              <w:t xml:space="preserve">Title: </w:t>
            </w:r>
            <w:r w:rsidR="0035673E" w:rsidRPr="0035673E">
              <w:t xml:space="preserve">TP on </w:t>
            </w:r>
            <w:r w:rsidR="0035673E" w:rsidRPr="00053809">
              <w:rPr>
                <w:rFonts w:eastAsiaTheme="minorEastAsia"/>
                <w:lang w:eastAsia="zh-CN"/>
              </w:rPr>
              <w:t>coexistence</w:t>
            </w:r>
            <w:r w:rsidR="0035673E" w:rsidRPr="0035673E">
              <w:t xml:space="preserve"> study of V2X_n8A-n47A, V2X_8A_n47A and V2X_n8A_47A</w:t>
            </w:r>
          </w:p>
        </w:tc>
      </w:tr>
      <w:tr w:rsidR="0035673E" w14:paraId="78FAACB3" w14:textId="77777777" w:rsidTr="00EC621D">
        <w:trPr>
          <w:trHeight w:val="468"/>
        </w:trPr>
        <w:tc>
          <w:tcPr>
            <w:tcW w:w="1242" w:type="dxa"/>
          </w:tcPr>
          <w:p w14:paraId="169B6C77" w14:textId="32650D67" w:rsidR="0035673E" w:rsidRPr="0089636D" w:rsidRDefault="00A4291B" w:rsidP="0089636D">
            <w:pPr>
              <w:spacing w:before="120" w:after="120"/>
            </w:pPr>
            <w:hyperlink r:id="rId14" w:history="1">
              <w:r w:rsidR="0035673E" w:rsidRPr="0035673E">
                <w:t>R4-2200146</w:t>
              </w:r>
            </w:hyperlink>
          </w:p>
        </w:tc>
        <w:tc>
          <w:tcPr>
            <w:tcW w:w="1276" w:type="dxa"/>
          </w:tcPr>
          <w:p w14:paraId="639CDE41" w14:textId="241BD865" w:rsidR="0035673E" w:rsidRPr="001713A3" w:rsidRDefault="0035673E" w:rsidP="000F707D">
            <w:pPr>
              <w:spacing w:before="120" w:after="120"/>
            </w:pPr>
            <w:r w:rsidRPr="0035673E">
              <w:t>CATT</w:t>
            </w:r>
          </w:p>
        </w:tc>
        <w:tc>
          <w:tcPr>
            <w:tcW w:w="7339" w:type="dxa"/>
          </w:tcPr>
          <w:p w14:paraId="14075954" w14:textId="1A763865" w:rsidR="0035673E" w:rsidRPr="0035673E" w:rsidRDefault="00D343A2" w:rsidP="00053809">
            <w:pPr>
              <w:spacing w:before="120" w:after="120"/>
            </w:pPr>
            <w:r>
              <w:rPr>
                <w:rFonts w:eastAsiaTheme="minorEastAsia" w:hint="eastAsia"/>
              </w:rPr>
              <w:t xml:space="preserve">Title: </w:t>
            </w:r>
            <w:r w:rsidR="0035673E" w:rsidRPr="0035673E">
              <w:t xml:space="preserve">Draft </w:t>
            </w:r>
            <w:r w:rsidR="0035673E" w:rsidRPr="00053809">
              <w:rPr>
                <w:rFonts w:eastAsiaTheme="minorEastAsia"/>
                <w:lang w:eastAsia="zh-CN"/>
              </w:rPr>
              <w:t>CR</w:t>
            </w:r>
            <w:r w:rsidR="0035673E" w:rsidRPr="0035673E">
              <w:t xml:space="preserve"> for TS 38.101-1, Introduce new band combinations of V2X_n8A-n47A</w:t>
            </w:r>
          </w:p>
        </w:tc>
      </w:tr>
      <w:tr w:rsidR="0035673E" w14:paraId="3B2A7A14" w14:textId="77777777" w:rsidTr="00EC621D">
        <w:trPr>
          <w:trHeight w:val="468"/>
        </w:trPr>
        <w:tc>
          <w:tcPr>
            <w:tcW w:w="1242" w:type="dxa"/>
          </w:tcPr>
          <w:p w14:paraId="14E8AC7C" w14:textId="1C8B0F0A" w:rsidR="0035673E" w:rsidRPr="0089636D" w:rsidRDefault="00A4291B" w:rsidP="0089636D">
            <w:pPr>
              <w:spacing w:before="120" w:after="120"/>
            </w:pPr>
            <w:hyperlink r:id="rId15" w:history="1">
              <w:r w:rsidR="0035673E" w:rsidRPr="0035673E">
                <w:t>R4-2200147</w:t>
              </w:r>
            </w:hyperlink>
          </w:p>
        </w:tc>
        <w:tc>
          <w:tcPr>
            <w:tcW w:w="1276" w:type="dxa"/>
          </w:tcPr>
          <w:p w14:paraId="3D2DD23C" w14:textId="28792013" w:rsidR="0035673E" w:rsidRPr="001713A3" w:rsidRDefault="0035673E" w:rsidP="000F707D">
            <w:pPr>
              <w:spacing w:before="120" w:after="120"/>
            </w:pPr>
            <w:r w:rsidRPr="0035673E">
              <w:t>CATT</w:t>
            </w:r>
          </w:p>
        </w:tc>
        <w:tc>
          <w:tcPr>
            <w:tcW w:w="7339" w:type="dxa"/>
          </w:tcPr>
          <w:p w14:paraId="21E722B0" w14:textId="6DE95AAD" w:rsidR="0035673E" w:rsidRPr="0035673E" w:rsidRDefault="00D343A2" w:rsidP="0035673E">
            <w:pPr>
              <w:spacing w:before="120" w:after="120"/>
            </w:pPr>
            <w:r>
              <w:rPr>
                <w:rFonts w:eastAsiaTheme="minorEastAsia" w:hint="eastAsia"/>
                <w:lang w:eastAsia="zh-CN"/>
              </w:rPr>
              <w:t xml:space="preserve">Title: </w:t>
            </w:r>
            <w:r w:rsidR="0035673E" w:rsidRPr="0035673E">
              <w:t>Draft CR for TS 38.101-3, Introduce new band combination of V2X_n8A_47A and</w:t>
            </w:r>
            <w:r w:rsidR="0035673E" w:rsidRPr="0035673E">
              <w:rPr>
                <w:rFonts w:hint="eastAsia"/>
              </w:rPr>
              <w:t xml:space="preserve"> </w:t>
            </w:r>
            <w:r w:rsidR="0035673E" w:rsidRPr="0035673E">
              <w:t>V2X_8A_n47A</w:t>
            </w:r>
          </w:p>
        </w:tc>
      </w:tr>
      <w:tr w:rsidR="0035673E" w14:paraId="7677413C" w14:textId="77777777" w:rsidTr="00EC621D">
        <w:trPr>
          <w:trHeight w:val="468"/>
        </w:trPr>
        <w:tc>
          <w:tcPr>
            <w:tcW w:w="1242" w:type="dxa"/>
          </w:tcPr>
          <w:p w14:paraId="2D2A207E" w14:textId="29775B89" w:rsidR="0035673E" w:rsidRPr="0089636D" w:rsidRDefault="00A4291B" w:rsidP="0089636D">
            <w:pPr>
              <w:spacing w:before="120" w:after="120"/>
            </w:pPr>
            <w:hyperlink r:id="rId16" w:history="1">
              <w:r w:rsidR="0035673E" w:rsidRPr="0035673E">
                <w:t>R4-2200508</w:t>
              </w:r>
            </w:hyperlink>
          </w:p>
        </w:tc>
        <w:tc>
          <w:tcPr>
            <w:tcW w:w="1276" w:type="dxa"/>
          </w:tcPr>
          <w:p w14:paraId="442D5ADD" w14:textId="583F71FA" w:rsidR="0035673E" w:rsidRPr="001713A3" w:rsidRDefault="0035673E" w:rsidP="000F707D">
            <w:pPr>
              <w:spacing w:before="120" w:after="120"/>
            </w:pPr>
            <w:r w:rsidRPr="0035673E">
              <w:t>Qualcomm Incorporated</w:t>
            </w:r>
          </w:p>
        </w:tc>
        <w:tc>
          <w:tcPr>
            <w:tcW w:w="7339" w:type="dxa"/>
          </w:tcPr>
          <w:p w14:paraId="6CD515E7" w14:textId="355FF981" w:rsidR="0035673E" w:rsidRPr="00D343A2" w:rsidRDefault="00D343A2" w:rsidP="00D343A2">
            <w:pPr>
              <w:spacing w:before="120" w:after="120"/>
            </w:pPr>
            <w:r w:rsidRPr="00D343A2">
              <w:t>Title:</w:t>
            </w:r>
            <w:r w:rsidRPr="00D343A2">
              <w:rPr>
                <w:rFonts w:hint="eastAsia"/>
              </w:rPr>
              <w:t xml:space="preserve"> </w:t>
            </w:r>
            <w:r w:rsidR="0035673E" w:rsidRPr="0035673E">
              <w:t>Calculation of MSD for V2X_1A-n47A and V2X_n1A-47A and accompanying TP</w:t>
            </w:r>
          </w:p>
          <w:p w14:paraId="45B642F1" w14:textId="77777777" w:rsidR="00EC621D" w:rsidRPr="003A568C" w:rsidRDefault="00EC621D" w:rsidP="00EC621D">
            <w:pPr>
              <w:rPr>
                <w:b/>
                <w:bCs/>
              </w:rPr>
            </w:pPr>
            <w:r w:rsidRPr="00380040">
              <w:rPr>
                <w:b/>
                <w:bCs/>
              </w:rPr>
              <w:t>Proposal 1: Adopt the MSD’s given in Table</w:t>
            </w:r>
            <w:r>
              <w:rPr>
                <w:b/>
                <w:bCs/>
              </w:rPr>
              <w:t>2 and Table3</w:t>
            </w:r>
            <w:r w:rsidRPr="00380040">
              <w:rPr>
                <w:b/>
                <w:bCs/>
              </w:rPr>
              <w:t xml:space="preserve"> for n47 for the following V2X combinations: </w:t>
            </w:r>
            <w:r w:rsidRPr="00380040">
              <w:rPr>
                <w:rFonts w:eastAsia="Times New Roman"/>
                <w:b/>
                <w:bCs/>
                <w:lang w:eastAsia="ko-KR"/>
              </w:rPr>
              <w:t>V2X_1A-n47A and V2X_n1A-</w:t>
            </w:r>
            <w:r>
              <w:rPr>
                <w:rFonts w:eastAsia="Times New Roman"/>
                <w:b/>
                <w:bCs/>
                <w:lang w:eastAsia="ko-KR"/>
              </w:rPr>
              <w:t>n</w:t>
            </w:r>
            <w:r w:rsidRPr="00380040">
              <w:rPr>
                <w:rFonts w:eastAsia="Times New Roman"/>
                <w:b/>
                <w:bCs/>
                <w:lang w:eastAsia="ko-KR"/>
              </w:rPr>
              <w:t>47A</w:t>
            </w:r>
          </w:p>
          <w:p w14:paraId="7C32F356" w14:textId="77777777" w:rsidR="00EC621D" w:rsidRDefault="00EC621D" w:rsidP="00EC621D">
            <w:pPr>
              <w:jc w:val="center"/>
              <w:rPr>
                <w:rFonts w:eastAsia="Times New Roman"/>
                <w:b/>
                <w:lang w:eastAsia="ko-KR"/>
              </w:rPr>
            </w:pPr>
            <w:r w:rsidRPr="00914F3D">
              <w:rPr>
                <w:rFonts w:ascii="Arial" w:eastAsia="Times New Roman" w:hAnsi="Arial"/>
                <w:b/>
                <w:lang w:eastAsia="ko-KR"/>
              </w:rPr>
              <w:t xml:space="preserve">Table </w:t>
            </w:r>
            <w:r>
              <w:rPr>
                <w:rFonts w:ascii="Arial" w:eastAsia="Times New Roman" w:hAnsi="Arial"/>
                <w:b/>
                <w:lang w:eastAsia="ko-KR"/>
              </w:rPr>
              <w:t>2</w:t>
            </w:r>
            <w:r w:rsidRPr="00914F3D">
              <w:rPr>
                <w:rFonts w:ascii="Arial" w:eastAsia="Times New Roman" w:hAnsi="Arial"/>
                <w:b/>
                <w:lang w:eastAsia="ko-KR"/>
              </w:rPr>
              <w:t xml:space="preserve">: </w:t>
            </w:r>
            <w:r>
              <w:rPr>
                <w:rFonts w:ascii="Arial" w:eastAsia="Times New Roman" w:hAnsi="Arial"/>
                <w:b/>
                <w:lang w:eastAsia="ko-KR"/>
              </w:rPr>
              <w:t>n47 MSD for</w:t>
            </w:r>
            <w:r w:rsidRPr="00380040">
              <w:rPr>
                <w:rFonts w:ascii="Arial" w:eastAsia="Times New Roman" w:hAnsi="Arial"/>
                <w:b/>
                <w:lang w:eastAsia="ko-KR"/>
              </w:rPr>
              <w:t xml:space="preserve"> </w:t>
            </w:r>
            <w:r w:rsidRPr="00380040">
              <w:rPr>
                <w:rFonts w:eastAsia="Times New Roman"/>
                <w:b/>
                <w:lang w:eastAsia="ko-KR"/>
              </w:rPr>
              <w:t>V2X_1A-n47A</w:t>
            </w:r>
          </w:p>
          <w:tbl>
            <w:tblPr>
              <w:tblW w:w="5000" w:type="pct"/>
              <w:tblCellMar>
                <w:left w:w="0" w:type="dxa"/>
                <w:right w:w="0" w:type="dxa"/>
              </w:tblCellMar>
              <w:tblLook w:val="04A0" w:firstRow="1" w:lastRow="0" w:firstColumn="1" w:lastColumn="0" w:noHBand="0" w:noVBand="1"/>
            </w:tblPr>
            <w:tblGrid>
              <w:gridCol w:w="1420"/>
              <w:gridCol w:w="1420"/>
              <w:gridCol w:w="1421"/>
              <w:gridCol w:w="1421"/>
              <w:gridCol w:w="1421"/>
            </w:tblGrid>
            <w:tr w:rsidR="00EC621D" w14:paraId="49FD5F07" w14:textId="77777777" w:rsidTr="00EC621D">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AE17A3" w14:textId="77777777" w:rsidR="00EC621D" w:rsidRDefault="00EC621D" w:rsidP="00A4291B">
                  <w:pPr>
                    <w:jc w:val="center"/>
                    <w:rPr>
                      <w:rFonts w:eastAsiaTheme="minorHAnsi"/>
                      <w:lang w:val="en-US"/>
                    </w:rPr>
                  </w:pPr>
                  <w:r>
                    <w:t>BW(MHz)</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DA98C" w14:textId="77777777" w:rsidR="00EC621D" w:rsidRDefault="00EC621D" w:rsidP="00A4291B">
                  <w:pPr>
                    <w:jc w:val="center"/>
                  </w:pPr>
                  <w:r>
                    <w:t>10</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E37D4" w14:textId="77777777" w:rsidR="00EC621D" w:rsidRDefault="00EC621D" w:rsidP="00A4291B">
                  <w:pPr>
                    <w:jc w:val="center"/>
                  </w:pPr>
                  <w:r>
                    <w:t>20</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07CEE" w14:textId="77777777" w:rsidR="00EC621D" w:rsidRDefault="00EC621D" w:rsidP="00A4291B">
                  <w:pPr>
                    <w:jc w:val="center"/>
                  </w:pPr>
                  <w:r>
                    <w:t>30</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5AA27" w14:textId="77777777" w:rsidR="00EC621D" w:rsidRDefault="00EC621D" w:rsidP="00A4291B">
                  <w:pPr>
                    <w:jc w:val="center"/>
                  </w:pPr>
                  <w:r>
                    <w:t>40</w:t>
                  </w:r>
                </w:p>
              </w:tc>
            </w:tr>
            <w:tr w:rsidR="00EC621D" w14:paraId="122CD132" w14:textId="77777777" w:rsidTr="00EC621D">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3669D" w14:textId="77777777" w:rsidR="00EC621D" w:rsidRDefault="00EC621D" w:rsidP="00A4291B">
                  <w:pPr>
                    <w:jc w:val="center"/>
                  </w:pPr>
                  <w:r>
                    <w:t>MSD (dB)</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6F44B10" w14:textId="77777777" w:rsidR="00EC621D" w:rsidRDefault="00EC621D" w:rsidP="00A4291B">
                  <w:pPr>
                    <w:jc w:val="center"/>
                  </w:pPr>
                  <w:r>
                    <w:t>19.2</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64F056DD" w14:textId="77777777" w:rsidR="00EC621D" w:rsidRDefault="00EC621D" w:rsidP="00A4291B">
                  <w:pPr>
                    <w:jc w:val="center"/>
                  </w:pPr>
                  <w:r>
                    <w:t>15.9</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3414302" w14:textId="77777777" w:rsidR="00EC621D" w:rsidRDefault="00EC621D" w:rsidP="00A4291B">
                  <w:pPr>
                    <w:jc w:val="center"/>
                  </w:pPr>
                  <w:r>
                    <w:t>14.2</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9B4A50E" w14:textId="77777777" w:rsidR="00EC621D" w:rsidRDefault="00EC621D" w:rsidP="00A4291B">
                  <w:pPr>
                    <w:jc w:val="center"/>
                  </w:pPr>
                  <w:r>
                    <w:t>13.0</w:t>
                  </w:r>
                </w:p>
              </w:tc>
            </w:tr>
          </w:tbl>
          <w:p w14:paraId="5C622D19" w14:textId="77777777" w:rsidR="00EC621D" w:rsidRPr="00896687" w:rsidRDefault="00EC621D" w:rsidP="00EC621D">
            <w:pPr>
              <w:rPr>
                <w:rFonts w:eastAsiaTheme="minorEastAsia"/>
                <w:lang w:eastAsia="zh-CN"/>
              </w:rPr>
            </w:pPr>
          </w:p>
          <w:p w14:paraId="3D69124A" w14:textId="77777777" w:rsidR="00EC621D" w:rsidRDefault="00EC621D" w:rsidP="00EC621D">
            <w:pPr>
              <w:jc w:val="center"/>
              <w:rPr>
                <w:rFonts w:eastAsia="Times New Roman"/>
                <w:b/>
                <w:lang w:eastAsia="ko-KR"/>
              </w:rPr>
            </w:pPr>
            <w:r w:rsidRPr="00914F3D">
              <w:rPr>
                <w:rFonts w:ascii="Arial" w:eastAsia="Times New Roman" w:hAnsi="Arial"/>
                <w:b/>
                <w:lang w:eastAsia="ko-KR"/>
              </w:rPr>
              <w:lastRenderedPageBreak/>
              <w:t xml:space="preserve">Table </w:t>
            </w:r>
            <w:r>
              <w:rPr>
                <w:rFonts w:ascii="Arial" w:eastAsia="Times New Roman" w:hAnsi="Arial"/>
                <w:b/>
                <w:lang w:eastAsia="ko-KR"/>
              </w:rPr>
              <w:t>3</w:t>
            </w:r>
            <w:r w:rsidRPr="00914F3D">
              <w:rPr>
                <w:rFonts w:ascii="Arial" w:eastAsia="Times New Roman" w:hAnsi="Arial"/>
                <w:b/>
                <w:lang w:eastAsia="ko-KR"/>
              </w:rPr>
              <w:t xml:space="preserve">: </w:t>
            </w:r>
            <w:r>
              <w:rPr>
                <w:rFonts w:ascii="Arial" w:eastAsia="Times New Roman" w:hAnsi="Arial"/>
                <w:b/>
                <w:lang w:eastAsia="ko-KR"/>
              </w:rPr>
              <w:t>n47 MSD for</w:t>
            </w:r>
            <w:r w:rsidRPr="00380040">
              <w:rPr>
                <w:rFonts w:ascii="Arial" w:eastAsia="Times New Roman" w:hAnsi="Arial"/>
                <w:b/>
                <w:lang w:eastAsia="ko-KR"/>
              </w:rPr>
              <w:t xml:space="preserve"> </w:t>
            </w:r>
            <w:r w:rsidRPr="00380040">
              <w:rPr>
                <w:rFonts w:eastAsia="Times New Roman"/>
                <w:b/>
                <w:lang w:eastAsia="ko-KR"/>
              </w:rPr>
              <w:t>V2X_</w:t>
            </w:r>
            <w:r>
              <w:rPr>
                <w:rFonts w:eastAsia="Times New Roman"/>
                <w:b/>
                <w:lang w:eastAsia="ko-KR"/>
              </w:rPr>
              <w:t>n</w:t>
            </w:r>
            <w:r w:rsidRPr="00380040">
              <w:rPr>
                <w:rFonts w:eastAsia="Times New Roman"/>
                <w:b/>
                <w:lang w:eastAsia="ko-KR"/>
              </w:rPr>
              <w:t>1A-n47A</w:t>
            </w:r>
          </w:p>
          <w:tbl>
            <w:tblPr>
              <w:tblW w:w="0" w:type="auto"/>
              <w:tblCellMar>
                <w:left w:w="0" w:type="dxa"/>
                <w:right w:w="0" w:type="dxa"/>
              </w:tblCellMar>
              <w:tblLook w:val="04A0" w:firstRow="1" w:lastRow="0" w:firstColumn="1" w:lastColumn="0" w:noHBand="0" w:noVBand="1"/>
            </w:tblPr>
            <w:tblGrid>
              <w:gridCol w:w="1575"/>
              <w:gridCol w:w="1382"/>
              <w:gridCol w:w="1382"/>
              <w:gridCol w:w="1382"/>
              <w:gridCol w:w="1382"/>
            </w:tblGrid>
            <w:tr w:rsidR="00EC621D" w14:paraId="20B3A787" w14:textId="77777777" w:rsidTr="00EC621D">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EF848B" w14:textId="77777777" w:rsidR="00EC621D" w:rsidRDefault="00EC621D" w:rsidP="00A4291B">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C6BF0" w14:textId="77777777" w:rsidR="00EC621D" w:rsidRDefault="00EC621D" w:rsidP="00A4291B">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5ACCF" w14:textId="77777777" w:rsidR="00EC621D" w:rsidRDefault="00EC621D" w:rsidP="00A4291B">
                  <w:pPr>
                    <w:jc w:val="center"/>
                  </w:pPr>
                  <w:r>
                    <w:t>20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34AC6" w14:textId="77777777" w:rsidR="00EC621D" w:rsidRDefault="00EC621D" w:rsidP="00A4291B">
                  <w:pPr>
                    <w:jc w:val="center"/>
                  </w:pPr>
                  <w:r>
                    <w:t>30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89C5E" w14:textId="77777777" w:rsidR="00EC621D" w:rsidRDefault="00EC621D" w:rsidP="00A4291B">
                  <w:pPr>
                    <w:jc w:val="center"/>
                  </w:pPr>
                  <w:r>
                    <w:t>40</w:t>
                  </w:r>
                </w:p>
              </w:tc>
            </w:tr>
            <w:tr w:rsidR="00EC621D" w14:paraId="7D076BBC" w14:textId="77777777" w:rsidTr="00EC621D">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EB6AB" w14:textId="77777777" w:rsidR="00EC621D" w:rsidRDefault="00EC621D" w:rsidP="00A4291B">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62282AE" w14:textId="77777777" w:rsidR="00EC621D" w:rsidRDefault="00EC621D" w:rsidP="00A4291B">
                  <w:pPr>
                    <w:jc w:val="center"/>
                  </w:pPr>
                  <w:r>
                    <w:t>20.1</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34FC2EC5" w14:textId="77777777" w:rsidR="00EC621D" w:rsidRDefault="00EC621D" w:rsidP="00A4291B">
                  <w:pPr>
                    <w:jc w:val="center"/>
                  </w:pPr>
                  <w:r>
                    <w:t>16.3</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99B0213" w14:textId="77777777" w:rsidR="00EC621D" w:rsidRDefault="00EC621D" w:rsidP="00A4291B">
                  <w:pPr>
                    <w:jc w:val="center"/>
                  </w:pPr>
                  <w:r>
                    <w:t>14.7</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5AAB69D1" w14:textId="77777777" w:rsidR="00EC621D" w:rsidRDefault="00EC621D" w:rsidP="00A4291B">
                  <w:pPr>
                    <w:jc w:val="center"/>
                  </w:pPr>
                  <w:r>
                    <w:t>13.2</w:t>
                  </w:r>
                </w:p>
              </w:tc>
            </w:tr>
          </w:tbl>
          <w:p w14:paraId="6347B86C" w14:textId="77777777" w:rsidR="00EC621D" w:rsidRPr="00914F3D" w:rsidRDefault="00EC621D" w:rsidP="00EC621D">
            <w:pPr>
              <w:rPr>
                <w:b/>
                <w:bCs/>
              </w:rPr>
            </w:pPr>
            <w:r w:rsidRPr="00914F3D">
              <w:rPr>
                <w:b/>
                <w:bCs/>
              </w:rPr>
              <w:t xml:space="preserve">Proposal </w:t>
            </w:r>
            <w:r>
              <w:rPr>
                <w:b/>
                <w:bCs/>
              </w:rPr>
              <w:t>2</w:t>
            </w:r>
            <w:r w:rsidRPr="00914F3D">
              <w:rPr>
                <w:b/>
                <w:bCs/>
              </w:rPr>
              <w:t xml:space="preserve">: Support of all V2X </w:t>
            </w:r>
            <w:r>
              <w:rPr>
                <w:b/>
                <w:bCs/>
              </w:rPr>
              <w:t>band and SCS combinations</w:t>
            </w:r>
            <w:r w:rsidRPr="00914F3D">
              <w:rPr>
                <w:b/>
                <w:bCs/>
              </w:rPr>
              <w:t xml:space="preserve"> is optional</w:t>
            </w:r>
          </w:p>
          <w:p w14:paraId="1CD1C3F4" w14:textId="77777777" w:rsidR="00EC621D" w:rsidRDefault="00EC621D" w:rsidP="00EC621D">
            <w:pPr>
              <w:rPr>
                <w:rFonts w:eastAsiaTheme="minorEastAsia"/>
                <w:b/>
                <w:bCs/>
                <w:lang w:eastAsia="zh-CN"/>
              </w:rPr>
            </w:pPr>
            <w:r w:rsidRPr="00914F3D">
              <w:rPr>
                <w:b/>
                <w:bCs/>
              </w:rPr>
              <w:t xml:space="preserve">Proposal </w:t>
            </w:r>
            <w:r>
              <w:rPr>
                <w:b/>
                <w:bCs/>
              </w:rPr>
              <w:t>3</w:t>
            </w:r>
            <w:r w:rsidRPr="00914F3D">
              <w:rPr>
                <w:b/>
                <w:bCs/>
              </w:rPr>
              <w:t xml:space="preserve">: Support of all V2X </w:t>
            </w:r>
            <w:r>
              <w:rPr>
                <w:b/>
                <w:bCs/>
              </w:rPr>
              <w:t xml:space="preserve">band </w:t>
            </w:r>
            <w:r w:rsidRPr="00914F3D">
              <w:rPr>
                <w:b/>
                <w:bCs/>
              </w:rPr>
              <w:t>combinations that are made release independent to an earlier release is optional in the earlier release</w:t>
            </w:r>
          </w:p>
          <w:p w14:paraId="5A4EFCA4" w14:textId="19C141F9" w:rsidR="00896687" w:rsidRPr="00896687" w:rsidRDefault="00896687" w:rsidP="00896687">
            <w:pPr>
              <w:pStyle w:val="1"/>
              <w:outlineLvl w:val="0"/>
              <w:rPr>
                <w:b/>
                <w:bCs/>
                <w:sz w:val="32"/>
                <w:szCs w:val="32"/>
              </w:rPr>
            </w:pPr>
            <w:r w:rsidRPr="009D2540">
              <w:rPr>
                <w:b/>
                <w:bCs/>
                <w:sz w:val="32"/>
                <w:szCs w:val="32"/>
              </w:rPr>
              <w:t>Annex -</w:t>
            </w:r>
            <w:r w:rsidRPr="009D2540">
              <w:rPr>
                <w:sz w:val="32"/>
                <w:szCs w:val="32"/>
              </w:rPr>
              <w:t xml:space="preserve"> </w:t>
            </w:r>
            <w:r w:rsidRPr="009D2540">
              <w:rPr>
                <w:b/>
                <w:bCs/>
                <w:sz w:val="32"/>
                <w:szCs w:val="32"/>
              </w:rPr>
              <w:t>TP for TR 37.875 on MSD for n</w:t>
            </w:r>
            <w:r>
              <w:rPr>
                <w:b/>
                <w:bCs/>
                <w:sz w:val="32"/>
                <w:szCs w:val="32"/>
              </w:rPr>
              <w:t>47</w:t>
            </w:r>
            <w:r w:rsidRPr="009D2540">
              <w:rPr>
                <w:b/>
                <w:bCs/>
                <w:sz w:val="32"/>
                <w:szCs w:val="32"/>
              </w:rPr>
              <w:t xml:space="preserve"> for V2X_</w:t>
            </w:r>
            <w:r>
              <w:rPr>
                <w:b/>
                <w:bCs/>
                <w:sz w:val="32"/>
                <w:szCs w:val="32"/>
              </w:rPr>
              <w:t>1</w:t>
            </w:r>
            <w:r w:rsidRPr="009D2540">
              <w:rPr>
                <w:b/>
                <w:bCs/>
                <w:sz w:val="32"/>
                <w:szCs w:val="32"/>
              </w:rPr>
              <w:t>A-n47A and V2X_n</w:t>
            </w:r>
            <w:r>
              <w:rPr>
                <w:b/>
                <w:bCs/>
                <w:sz w:val="32"/>
                <w:szCs w:val="32"/>
              </w:rPr>
              <w:t>1</w:t>
            </w:r>
            <w:r w:rsidRPr="009D2540">
              <w:rPr>
                <w:b/>
                <w:bCs/>
                <w:sz w:val="32"/>
                <w:szCs w:val="32"/>
              </w:rPr>
              <w:t>A_</w:t>
            </w:r>
            <w:r>
              <w:rPr>
                <w:b/>
                <w:bCs/>
                <w:sz w:val="32"/>
                <w:szCs w:val="32"/>
              </w:rPr>
              <w:t>n</w:t>
            </w:r>
            <w:r w:rsidRPr="009D2540">
              <w:rPr>
                <w:b/>
                <w:bCs/>
                <w:sz w:val="32"/>
                <w:szCs w:val="32"/>
              </w:rPr>
              <w:t>47A</w:t>
            </w:r>
          </w:p>
          <w:p w14:paraId="440157E0" w14:textId="1C22622F" w:rsidR="00896687" w:rsidRPr="00896687" w:rsidRDefault="00896687" w:rsidP="00896687">
            <w:pPr>
              <w:spacing w:before="100" w:beforeAutospacing="1" w:afterLines="100" w:after="240"/>
              <w:outlineLvl w:val="1"/>
              <w:rPr>
                <w:rFonts w:ascii="Arial" w:eastAsiaTheme="minorEastAsia" w:hAnsi="Arial"/>
                <w:sz w:val="32"/>
                <w:lang w:val="en-US" w:eastAsia="zh-CN"/>
              </w:rPr>
            </w:pPr>
            <w:r w:rsidRPr="00AC4015">
              <w:rPr>
                <w:rFonts w:ascii="Arial" w:eastAsia="Arial" w:hAnsi="Arial"/>
                <w:sz w:val="32"/>
                <w:lang w:val="en-US" w:eastAsia="zh-CN"/>
              </w:rPr>
              <w:t>--Start of changes1</w:t>
            </w:r>
          </w:p>
          <w:p w14:paraId="029512E2" w14:textId="77777777" w:rsidR="00896687" w:rsidRPr="00FD1D02" w:rsidRDefault="00896687" w:rsidP="00896687">
            <w:pPr>
              <w:spacing w:before="100" w:beforeAutospacing="1" w:afterLines="100" w:after="240"/>
              <w:outlineLvl w:val="1"/>
              <w:rPr>
                <w:rFonts w:ascii="Arial" w:eastAsia="Arial" w:hAnsi="Arial"/>
                <w:sz w:val="32"/>
                <w:lang w:val="en-US" w:eastAsia="zh-CN"/>
              </w:rPr>
            </w:pPr>
            <w:r w:rsidRPr="00AC4015">
              <w:rPr>
                <w:rFonts w:eastAsia="DengXian"/>
                <w:lang w:eastAsia="zh-CN"/>
              </w:rPr>
              <w:t>MSD test configuration</w:t>
            </w:r>
            <w:r>
              <w:rPr>
                <w:rFonts w:eastAsia="DengXian"/>
                <w:lang w:eastAsia="zh-CN"/>
              </w:rPr>
              <w:t>s</w:t>
            </w:r>
            <w:r w:rsidRPr="00AC4015">
              <w:rPr>
                <w:rFonts w:eastAsia="DengXian"/>
                <w:lang w:eastAsia="zh-CN"/>
              </w:rPr>
              <w:t xml:space="preserve"> </w:t>
            </w:r>
            <w:r>
              <w:rPr>
                <w:rFonts w:eastAsia="DengXian"/>
                <w:lang w:eastAsia="zh-CN"/>
              </w:rPr>
              <w:t>are</w:t>
            </w:r>
            <w:r w:rsidRPr="00AC4015">
              <w:rPr>
                <w:rFonts w:eastAsia="DengXian"/>
                <w:lang w:eastAsia="zh-CN"/>
              </w:rPr>
              <w:t xml:space="preserve"> specified below</w:t>
            </w:r>
            <w:r>
              <w:rPr>
                <w:rFonts w:eastAsia="DengXian"/>
                <w:lang w:eastAsia="zh-CN"/>
              </w:rPr>
              <w:t xml:space="preserve"> for V2X_1A-n47A</w:t>
            </w:r>
            <w:r w:rsidRPr="00AC4015">
              <w:rPr>
                <w:rFonts w:eastAsia="DengXian"/>
                <w:lang w:eastAsia="zh-CN"/>
              </w:rPr>
              <w:t>. The MSD values given in tables 6.</w:t>
            </w:r>
            <w:r>
              <w:rPr>
                <w:rFonts w:eastAsia="DengXian"/>
                <w:lang w:eastAsia="zh-CN"/>
              </w:rPr>
              <w:t>1</w:t>
            </w:r>
            <w:r w:rsidRPr="00AC4015">
              <w:rPr>
                <w:rFonts w:eastAsia="DengXian"/>
                <w:lang w:eastAsia="zh-CN"/>
              </w:rPr>
              <w:t>.</w:t>
            </w:r>
            <w:r>
              <w:rPr>
                <w:rFonts w:eastAsia="DengXian"/>
                <w:lang w:eastAsia="zh-CN"/>
              </w:rPr>
              <w:t>5</w:t>
            </w:r>
            <w:r w:rsidRPr="00AC4015">
              <w:rPr>
                <w:rFonts w:eastAsia="DengXian"/>
                <w:lang w:eastAsia="zh-CN"/>
              </w:rPr>
              <w:t>.</w:t>
            </w:r>
            <w:r>
              <w:rPr>
                <w:rFonts w:eastAsia="DengXian"/>
                <w:lang w:eastAsia="zh-CN"/>
              </w:rPr>
              <w:t>4</w:t>
            </w:r>
            <w:r w:rsidRPr="00AC4015">
              <w:rPr>
                <w:rFonts w:eastAsia="DengXian"/>
                <w:lang w:eastAsia="zh-CN"/>
              </w:rPr>
              <w:t>-1</w:t>
            </w:r>
          </w:p>
          <w:p w14:paraId="2C0207CC" w14:textId="77777777" w:rsidR="00896687" w:rsidRPr="00AC4015" w:rsidRDefault="00896687" w:rsidP="00896687">
            <w:pPr>
              <w:keepNext/>
              <w:keepLines/>
              <w:spacing w:before="120"/>
              <w:ind w:left="1418" w:hanging="1418"/>
              <w:outlineLvl w:val="3"/>
              <w:rPr>
                <w:rFonts w:ascii="Arial" w:eastAsia="Malgun Gothic" w:hAnsi="Arial"/>
                <w:sz w:val="24"/>
                <w:lang w:eastAsia="x-none"/>
              </w:rPr>
            </w:pPr>
            <w:bookmarkStart w:id="0" w:name="_Toc405202255"/>
            <w:bookmarkStart w:id="1" w:name="OLE_LINK65"/>
            <w:r w:rsidRPr="00AC4015">
              <w:rPr>
                <w:rFonts w:ascii="Arial" w:eastAsia="Malgun Gothic" w:hAnsi="Arial"/>
                <w:sz w:val="24"/>
                <w:lang w:eastAsia="x-none"/>
              </w:rPr>
              <w:t>6.</w:t>
            </w:r>
            <w:r>
              <w:rPr>
                <w:rFonts w:ascii="Arial" w:eastAsia="Malgun Gothic" w:hAnsi="Arial"/>
                <w:sz w:val="24"/>
                <w:lang w:eastAsia="x-none"/>
              </w:rPr>
              <w:t>1</w:t>
            </w:r>
            <w:r w:rsidRPr="00AC4015">
              <w:rPr>
                <w:rFonts w:ascii="Arial" w:eastAsia="Malgun Gothic" w:hAnsi="Arial"/>
                <w:sz w:val="24"/>
                <w:lang w:eastAsia="x-none"/>
              </w:rPr>
              <w:t>.</w:t>
            </w:r>
            <w:r>
              <w:rPr>
                <w:rFonts w:ascii="Arial" w:eastAsia="Malgun Gothic" w:hAnsi="Arial"/>
                <w:sz w:val="24"/>
                <w:lang w:eastAsia="x-none"/>
              </w:rPr>
              <w:t>5</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64F1F094" w14:textId="77777777" w:rsidR="00896687" w:rsidRPr="00AC4015" w:rsidRDefault="00896687" w:rsidP="00896687">
            <w:pPr>
              <w:keepNext/>
              <w:keepLines/>
              <w:spacing w:before="60"/>
              <w:jc w:val="center"/>
              <w:rPr>
                <w:rFonts w:ascii="Arial" w:eastAsia="Malgun Gothic" w:hAnsi="Arial"/>
                <w:b/>
                <w:lang w:eastAsia="x-none"/>
              </w:rPr>
            </w:pPr>
            <w:r w:rsidRPr="00AC4015">
              <w:rPr>
                <w:rFonts w:ascii="Arial" w:eastAsia="Malgun Gothic" w:hAnsi="Arial"/>
                <w:b/>
                <w:lang w:eastAsia="x-none"/>
              </w:rPr>
              <w:t>Table 6.</w:t>
            </w:r>
            <w:r>
              <w:rPr>
                <w:rFonts w:ascii="Arial" w:eastAsia="Malgun Gothic" w:hAnsi="Arial"/>
                <w:b/>
                <w:lang w:eastAsia="x-none"/>
              </w:rPr>
              <w:t>1.5</w:t>
            </w:r>
            <w:r w:rsidRPr="00AC4015">
              <w:rPr>
                <w:rFonts w:ascii="Arial" w:eastAsia="Malgun Gothic" w:hAnsi="Arial"/>
                <w:b/>
                <w:lang w:eastAsia="x-none"/>
              </w:rPr>
              <w:t>.</w:t>
            </w:r>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860"/>
              <w:gridCol w:w="860"/>
              <w:gridCol w:w="1006"/>
              <w:gridCol w:w="951"/>
              <w:gridCol w:w="951"/>
              <w:gridCol w:w="947"/>
            </w:tblGrid>
            <w:tr w:rsidR="00896687" w:rsidRPr="00AC4015" w14:paraId="66A2B838" w14:textId="77777777" w:rsidTr="00A4291B">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30A75BF2"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F7F2842"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6C38418B"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45375BF8"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77D01747"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0519E500"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4D72DB2F"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4A4F7E07"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S Mincho" w:hAnsi="Arial"/>
                      <w:b/>
                      <w:sz w:val="18"/>
                      <w:lang w:eastAsia="x-none"/>
                    </w:rPr>
                  </w:pPr>
                  <w:r w:rsidRPr="00AC4015">
                    <w:rPr>
                      <w:rFonts w:ascii="Arial" w:eastAsia="Malgun Gothic" w:hAnsi="Arial"/>
                      <w:b/>
                      <w:sz w:val="18"/>
                      <w:lang w:eastAsia="x-none"/>
                    </w:rPr>
                    <w:t>MSD value of SL band (dB)</w:t>
                  </w:r>
                </w:p>
              </w:tc>
            </w:tr>
            <w:tr w:rsidR="00896687" w:rsidRPr="00AC4015" w14:paraId="0744E3A5" w14:textId="77777777" w:rsidTr="00A4291B">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8228D8"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hideMark/>
                </w:tcPr>
                <w:p w14:paraId="1B659A8C"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23E6A98E"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3036501"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46CEF4"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7B7E1637"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2F27494C"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1133B21E"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Pr>
                      <w:rFonts w:ascii="Arial" w:eastAsia="Malgun Gothic" w:hAnsi="Arial" w:cs="Arial"/>
                      <w:sz w:val="18"/>
                      <w:szCs w:val="18"/>
                      <w:lang w:eastAsia="x-none"/>
                    </w:rPr>
                    <w:t>19.2</w:t>
                  </w:r>
                </w:p>
              </w:tc>
            </w:tr>
            <w:tr w:rsidR="00896687" w:rsidRPr="00AC4015" w14:paraId="5AD6A901" w14:textId="77777777" w:rsidTr="00A4291B">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8DDF400"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75E693A4"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29BAED25"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032873F2"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41F4B3AD"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639DC67E"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36D4CE07"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1CF0BEDB"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Pr>
                      <w:rFonts w:ascii="Arial" w:eastAsia="Malgun Gothic" w:hAnsi="Arial" w:cs="Arial"/>
                      <w:sz w:val="18"/>
                      <w:szCs w:val="18"/>
                      <w:lang w:eastAsia="x-none"/>
                    </w:rPr>
                    <w:t>15.9</w:t>
                  </w:r>
                </w:p>
              </w:tc>
            </w:tr>
            <w:tr w:rsidR="00896687" w:rsidRPr="00AC4015" w14:paraId="2F14CE64" w14:textId="77777777" w:rsidTr="00A4291B">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81E7635"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43A9D035"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4A54BF5"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345FD384"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5B423CCD"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17237A1D"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471064C1"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5AF61F1F"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Pr>
                      <w:rFonts w:ascii="Arial" w:eastAsia="Malgun Gothic" w:hAnsi="Arial" w:cs="Arial"/>
                      <w:sz w:val="18"/>
                      <w:szCs w:val="18"/>
                      <w:lang w:eastAsia="x-none"/>
                    </w:rPr>
                    <w:t>14.2</w:t>
                  </w:r>
                </w:p>
              </w:tc>
            </w:tr>
            <w:tr w:rsidR="00896687" w:rsidRPr="00AC4015" w14:paraId="2BED896A" w14:textId="77777777" w:rsidTr="00A4291B">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4C3E9BE8"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18EFFB5C"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498AB75D"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69A93470"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1B4D9BBC"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0B5C361E"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B94E6ED"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4A6BFD9F"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Pr>
                      <w:rFonts w:ascii="Arial" w:eastAsia="Malgun Gothic" w:hAnsi="Arial" w:cs="Arial"/>
                      <w:sz w:val="18"/>
                      <w:szCs w:val="18"/>
                      <w:lang w:eastAsia="x-none"/>
                    </w:rPr>
                    <w:t>13.0</w:t>
                  </w:r>
                </w:p>
              </w:tc>
            </w:tr>
          </w:tbl>
          <w:p w14:paraId="4A0CB108" w14:textId="77777777" w:rsidR="00896687" w:rsidRPr="00AC4015" w:rsidRDefault="00896687" w:rsidP="00896687">
            <w:pPr>
              <w:spacing w:before="100" w:beforeAutospacing="1" w:afterLines="100" w:after="240"/>
              <w:outlineLvl w:val="1"/>
              <w:rPr>
                <w:rFonts w:ascii="Arial" w:eastAsia="Arial" w:hAnsi="Arial"/>
                <w:sz w:val="32"/>
                <w:lang w:val="en-US" w:eastAsia="zh-CN"/>
              </w:rPr>
            </w:pPr>
            <w:r w:rsidRPr="00AC4015">
              <w:rPr>
                <w:rFonts w:ascii="Arial" w:eastAsia="Arial" w:hAnsi="Arial"/>
                <w:sz w:val="32"/>
                <w:lang w:val="en-US" w:eastAsia="zh-CN"/>
              </w:rPr>
              <w:t>--End of changes1</w:t>
            </w:r>
          </w:p>
          <w:p w14:paraId="1690277C" w14:textId="7EC812B9" w:rsidR="00896687" w:rsidRPr="00896687" w:rsidRDefault="00896687" w:rsidP="00896687">
            <w:pPr>
              <w:spacing w:before="100" w:beforeAutospacing="1" w:afterLines="100" w:after="240"/>
              <w:outlineLvl w:val="1"/>
              <w:rPr>
                <w:rFonts w:ascii="Arial" w:eastAsiaTheme="minorEastAsia" w:hAnsi="Arial"/>
                <w:sz w:val="32"/>
                <w:lang w:val="en-US" w:eastAsia="zh-CN"/>
              </w:rPr>
            </w:pPr>
            <w:r w:rsidRPr="00AC4015">
              <w:rPr>
                <w:rFonts w:ascii="Arial" w:eastAsia="Arial" w:hAnsi="Arial"/>
                <w:sz w:val="32"/>
                <w:lang w:val="en-US" w:eastAsia="zh-CN"/>
              </w:rPr>
              <w:t>--Start of changes2</w:t>
            </w:r>
          </w:p>
          <w:p w14:paraId="33477A0B" w14:textId="77777777" w:rsidR="00896687" w:rsidRPr="00AC4015" w:rsidRDefault="00896687" w:rsidP="00896687">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w:t>
            </w:r>
            <w:r>
              <w:rPr>
                <w:rFonts w:ascii="Arial" w:eastAsia="Malgun Gothic" w:hAnsi="Arial"/>
                <w:sz w:val="24"/>
                <w:lang w:eastAsia="x-none"/>
              </w:rPr>
              <w:t>2</w:t>
            </w:r>
            <w:r w:rsidRPr="00AC4015">
              <w:rPr>
                <w:rFonts w:ascii="Arial" w:eastAsia="Malgun Gothic" w:hAnsi="Arial"/>
                <w:sz w:val="24"/>
                <w:lang w:eastAsia="x-none"/>
              </w:rPr>
              <w:t>.</w:t>
            </w:r>
            <w:r>
              <w:rPr>
                <w:rFonts w:ascii="Arial" w:eastAsia="Malgun Gothic" w:hAnsi="Arial"/>
                <w:sz w:val="24"/>
                <w:lang w:eastAsia="x-none"/>
              </w:rPr>
              <w:t>6</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5821C219" w14:textId="77777777" w:rsidR="00896687" w:rsidRPr="00FD1D02" w:rsidRDefault="00896687" w:rsidP="00896687">
            <w:pPr>
              <w:spacing w:before="100" w:beforeAutospacing="1" w:afterLines="100" w:after="240"/>
              <w:outlineLvl w:val="1"/>
              <w:rPr>
                <w:rFonts w:ascii="Arial" w:eastAsia="Arial" w:hAnsi="Arial"/>
                <w:sz w:val="32"/>
                <w:lang w:val="en-US" w:eastAsia="zh-CN"/>
              </w:rPr>
            </w:pPr>
            <w:r w:rsidRPr="00AC4015">
              <w:rPr>
                <w:rFonts w:eastAsia="DengXian"/>
                <w:lang w:eastAsia="zh-CN"/>
              </w:rPr>
              <w:t>MSD test configuration</w:t>
            </w:r>
            <w:r>
              <w:rPr>
                <w:rFonts w:eastAsia="DengXian"/>
                <w:lang w:eastAsia="zh-CN"/>
              </w:rPr>
              <w:t>s</w:t>
            </w:r>
            <w:r w:rsidRPr="00AC4015">
              <w:rPr>
                <w:rFonts w:eastAsia="DengXian"/>
                <w:lang w:eastAsia="zh-CN"/>
              </w:rPr>
              <w:t xml:space="preserve"> </w:t>
            </w:r>
            <w:r>
              <w:rPr>
                <w:rFonts w:eastAsia="DengXian"/>
                <w:lang w:eastAsia="zh-CN"/>
              </w:rPr>
              <w:t>are</w:t>
            </w:r>
            <w:r w:rsidRPr="00AC4015">
              <w:rPr>
                <w:rFonts w:eastAsia="DengXian"/>
                <w:lang w:eastAsia="zh-CN"/>
              </w:rPr>
              <w:t xml:space="preserve"> specified below</w:t>
            </w:r>
            <w:r>
              <w:rPr>
                <w:rFonts w:eastAsia="DengXian"/>
                <w:lang w:eastAsia="zh-CN"/>
              </w:rPr>
              <w:t xml:space="preserve"> for V2X_n1A-n47A</w:t>
            </w:r>
            <w:r w:rsidRPr="00AC4015">
              <w:rPr>
                <w:rFonts w:eastAsia="DengXian"/>
                <w:lang w:eastAsia="zh-CN"/>
              </w:rPr>
              <w:t>. The MSD values given in tables 6.</w:t>
            </w:r>
            <w:r>
              <w:rPr>
                <w:rFonts w:eastAsia="DengXian"/>
                <w:lang w:eastAsia="zh-CN"/>
              </w:rPr>
              <w:t>2.6</w:t>
            </w:r>
            <w:r w:rsidRPr="00AC4015">
              <w:rPr>
                <w:rFonts w:eastAsia="DengXian"/>
                <w:lang w:eastAsia="zh-CN"/>
              </w:rPr>
              <w:t>.</w:t>
            </w:r>
            <w:r>
              <w:rPr>
                <w:rFonts w:eastAsia="DengXian"/>
                <w:lang w:eastAsia="zh-CN"/>
              </w:rPr>
              <w:t>4</w:t>
            </w:r>
            <w:r w:rsidRPr="00AC4015">
              <w:rPr>
                <w:rFonts w:eastAsia="DengXian"/>
                <w:lang w:eastAsia="zh-CN"/>
              </w:rPr>
              <w:t>-1</w:t>
            </w:r>
          </w:p>
          <w:p w14:paraId="22202B93" w14:textId="77777777" w:rsidR="00896687" w:rsidRPr="00AC4015" w:rsidRDefault="00896687" w:rsidP="00896687">
            <w:pPr>
              <w:keepNext/>
              <w:keepLines/>
              <w:spacing w:before="60"/>
              <w:jc w:val="center"/>
              <w:rPr>
                <w:rFonts w:ascii="Arial" w:eastAsia="Malgun Gothic" w:hAnsi="Arial"/>
                <w:b/>
                <w:lang w:eastAsia="x-none"/>
              </w:rPr>
            </w:pPr>
            <w:r w:rsidRPr="00AC4015">
              <w:rPr>
                <w:rFonts w:ascii="Arial" w:eastAsia="Malgun Gothic" w:hAnsi="Arial"/>
                <w:b/>
                <w:lang w:eastAsia="x-none"/>
              </w:rPr>
              <w:t>Table 6.3.</w:t>
            </w:r>
            <w:r>
              <w:rPr>
                <w:rFonts w:ascii="Arial" w:eastAsia="Malgun Gothic" w:hAnsi="Arial"/>
                <w:b/>
                <w:lang w:eastAsia="x-none"/>
              </w:rPr>
              <w:t>5.4</w:t>
            </w:r>
            <w:r w:rsidRPr="00AC4015">
              <w:rPr>
                <w:rFonts w:ascii="Arial" w:eastAsia="Malgun Gothic" w:hAnsi="Arial"/>
                <w:b/>
                <w:lang w:eastAsia="x-none"/>
              </w:rPr>
              <w:t>-1: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860"/>
              <w:gridCol w:w="860"/>
              <w:gridCol w:w="1006"/>
              <w:gridCol w:w="951"/>
              <w:gridCol w:w="951"/>
              <w:gridCol w:w="947"/>
            </w:tblGrid>
            <w:tr w:rsidR="00896687" w:rsidRPr="00AC4015" w14:paraId="05A17A53" w14:textId="77777777" w:rsidTr="00A4291B">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47346EDC"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418DBA33"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52D0CEB"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5C557DC5"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6C6C5B5"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229B941C"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458DCA77"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6B9D1E54"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S Mincho" w:hAnsi="Arial"/>
                      <w:b/>
                      <w:sz w:val="18"/>
                      <w:lang w:eastAsia="x-none"/>
                    </w:rPr>
                  </w:pPr>
                  <w:r w:rsidRPr="00AC4015">
                    <w:rPr>
                      <w:rFonts w:ascii="Arial" w:eastAsia="Malgun Gothic" w:hAnsi="Arial"/>
                      <w:b/>
                      <w:sz w:val="18"/>
                      <w:lang w:eastAsia="x-none"/>
                    </w:rPr>
                    <w:t>MSD value of SL band (dB)</w:t>
                  </w:r>
                </w:p>
              </w:tc>
            </w:tr>
            <w:tr w:rsidR="00896687" w:rsidRPr="00AC4015" w14:paraId="4AD0D11B" w14:textId="77777777" w:rsidTr="00A4291B">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EDE74BB"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5730F4B6"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C28CE99"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8A8D50"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hideMark/>
                </w:tcPr>
                <w:p w14:paraId="225C05B7"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3F53F42E"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12CB531E"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1D40678A"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Pr>
                      <w:rFonts w:ascii="Arial" w:eastAsia="Malgun Gothic" w:hAnsi="Arial" w:cs="Arial"/>
                      <w:sz w:val="18"/>
                      <w:szCs w:val="18"/>
                      <w:lang w:eastAsia="x-none"/>
                    </w:rPr>
                    <w:t>20.1</w:t>
                  </w:r>
                </w:p>
              </w:tc>
            </w:tr>
            <w:tr w:rsidR="00896687" w:rsidRPr="00AC4015" w14:paraId="12C6C960" w14:textId="77777777" w:rsidTr="00A4291B">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47F2C696"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47B930CC"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2691E6D1"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46509832"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1CEB9FD1"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165ECCC0"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4DE1A197"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6400EE67"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Pr>
                      <w:rFonts w:ascii="Arial" w:eastAsia="Malgun Gothic" w:hAnsi="Arial" w:cs="Arial"/>
                      <w:sz w:val="18"/>
                      <w:szCs w:val="18"/>
                      <w:lang w:eastAsia="x-none"/>
                    </w:rPr>
                    <w:t>16.3</w:t>
                  </w:r>
                </w:p>
              </w:tc>
            </w:tr>
            <w:tr w:rsidR="00896687" w:rsidRPr="00AC4015" w14:paraId="6DFED65B" w14:textId="77777777" w:rsidTr="00A4291B">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F282730"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727448EE"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721ED343"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239B9479"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229BA56C"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4825F44E"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731A2688"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4D451336"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Pr>
                      <w:rFonts w:ascii="Arial" w:eastAsia="Malgun Gothic" w:hAnsi="Arial" w:cs="Arial"/>
                      <w:sz w:val="18"/>
                      <w:szCs w:val="18"/>
                      <w:lang w:eastAsia="x-none"/>
                    </w:rPr>
                    <w:t>14.7</w:t>
                  </w:r>
                </w:p>
              </w:tc>
            </w:tr>
            <w:tr w:rsidR="00896687" w:rsidRPr="00AC4015" w14:paraId="79D0207D" w14:textId="77777777" w:rsidTr="00A4291B">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47255CC"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11524CCD"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D591836"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7E028AE2"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4296F3F1"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34193759"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466D2028" w14:textId="77777777" w:rsidR="00896687" w:rsidRPr="00AC4015" w:rsidRDefault="00896687" w:rsidP="00A4291B">
                  <w:pPr>
                    <w:keepNext/>
                    <w:keepLines/>
                    <w:overflowPunct w:val="0"/>
                    <w:autoSpaceDE w:val="0"/>
                    <w:autoSpaceDN w:val="0"/>
                    <w:adjustRightInd w:val="0"/>
                    <w:spacing w:after="0"/>
                    <w:jc w:val="center"/>
                    <w:textAlignment w:val="baseline"/>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63777BAA" w14:textId="77777777" w:rsidR="00896687" w:rsidRDefault="00896687" w:rsidP="00A4291B">
                  <w:pPr>
                    <w:keepNext/>
                    <w:keepLines/>
                    <w:overflowPunct w:val="0"/>
                    <w:autoSpaceDE w:val="0"/>
                    <w:autoSpaceDN w:val="0"/>
                    <w:adjustRightInd w:val="0"/>
                    <w:spacing w:after="0"/>
                    <w:jc w:val="center"/>
                    <w:textAlignment w:val="baseline"/>
                    <w:rPr>
                      <w:rFonts w:ascii="Arial" w:eastAsia="Malgun Gothic" w:hAnsi="Arial" w:cs="Arial"/>
                      <w:sz w:val="18"/>
                      <w:szCs w:val="18"/>
                      <w:lang w:eastAsia="x-none"/>
                    </w:rPr>
                  </w:pPr>
                  <w:r>
                    <w:rPr>
                      <w:rFonts w:ascii="Arial" w:eastAsia="Malgun Gothic" w:hAnsi="Arial" w:cs="Arial"/>
                      <w:sz w:val="18"/>
                      <w:szCs w:val="18"/>
                      <w:lang w:eastAsia="x-none"/>
                    </w:rPr>
                    <w:t>13.2</w:t>
                  </w:r>
                </w:p>
              </w:tc>
            </w:tr>
          </w:tbl>
          <w:p w14:paraId="34B4EE2F" w14:textId="77777777" w:rsidR="00896687" w:rsidRDefault="00896687" w:rsidP="00EC621D">
            <w:pPr>
              <w:rPr>
                <w:rFonts w:ascii="Arial" w:eastAsiaTheme="minorEastAsia" w:hAnsi="Arial"/>
                <w:sz w:val="32"/>
                <w:szCs w:val="32"/>
                <w:lang w:val="en-US" w:eastAsia="zh-CN"/>
              </w:rPr>
            </w:pPr>
          </w:p>
          <w:p w14:paraId="1B03A901" w14:textId="5C835085" w:rsidR="00896687" w:rsidRPr="00896687" w:rsidRDefault="00896687" w:rsidP="00EC621D">
            <w:pPr>
              <w:rPr>
                <w:rFonts w:eastAsia="DengXian"/>
                <w:lang w:eastAsia="zh-CN"/>
              </w:rPr>
            </w:pPr>
            <w:r w:rsidRPr="00AC4015">
              <w:rPr>
                <w:rFonts w:ascii="Arial" w:eastAsia="MS Mincho" w:hAnsi="Arial"/>
                <w:sz w:val="32"/>
                <w:szCs w:val="32"/>
                <w:lang w:val="en-US" w:eastAsia="zh-CN"/>
              </w:rPr>
              <w:lastRenderedPageBreak/>
              <w:t>--End of changes2</w:t>
            </w:r>
            <w:bookmarkEnd w:id="0"/>
            <w:bookmarkEnd w:id="1"/>
          </w:p>
        </w:tc>
      </w:tr>
    </w:tbl>
    <w:p w14:paraId="3E29E2AF" w14:textId="77777777" w:rsidR="00484C5D" w:rsidRPr="004A7544" w:rsidRDefault="00484C5D" w:rsidP="005B4802"/>
    <w:p w14:paraId="05D176E9" w14:textId="0CA8D46B" w:rsidR="005F1CF1" w:rsidRPr="005F1CF1" w:rsidRDefault="005F1CF1" w:rsidP="006D2CC3">
      <w:pPr>
        <w:pStyle w:val="2"/>
        <w:numPr>
          <w:ilvl w:val="0"/>
          <w:numId w:val="7"/>
        </w:numPr>
        <w:ind w:left="576" w:hanging="576"/>
      </w:pPr>
      <w:r w:rsidRPr="005F1CF1">
        <w:rPr>
          <w:rFonts w:hint="eastAsia"/>
        </w:rPr>
        <w:t>Open issues</w:t>
      </w:r>
      <w:r w:rsidRPr="005F1CF1">
        <w:t xml:space="preserve"> summary</w:t>
      </w:r>
    </w:p>
    <w:p w14:paraId="64533D00" w14:textId="6CBD3313" w:rsidR="00063FC2"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33177CAB" w14:textId="2226122B" w:rsidR="00DC6A41" w:rsidRPr="00E43C7B" w:rsidRDefault="00DC6A41" w:rsidP="006D2CC3">
      <w:pPr>
        <w:pStyle w:val="3"/>
        <w:numPr>
          <w:ilvl w:val="0"/>
          <w:numId w:val="8"/>
        </w:numPr>
      </w:pPr>
      <w:r w:rsidRPr="00E43C7B">
        <w:t>Sub-topic 1-</w:t>
      </w:r>
      <w:r w:rsidRPr="00E43C7B">
        <w:rPr>
          <w:rFonts w:hint="eastAsia"/>
        </w:rPr>
        <w:t>1</w:t>
      </w:r>
      <w:r w:rsidRPr="00E43C7B">
        <w:t xml:space="preserve">: </w:t>
      </w:r>
      <w:r w:rsidRPr="00E43C7B">
        <w:rPr>
          <w:rFonts w:hint="eastAsia"/>
        </w:rPr>
        <w:t xml:space="preserve">MSD for </w:t>
      </w:r>
      <w:r w:rsidR="002F2FF1" w:rsidRPr="002F2FF1">
        <w:t>V2X_1A-n47A and V2X_n1A-</w:t>
      </w:r>
      <w:r w:rsidR="00231548">
        <w:rPr>
          <w:rFonts w:hint="eastAsia"/>
        </w:rPr>
        <w:t>n</w:t>
      </w:r>
      <w:r w:rsidR="002F2FF1" w:rsidRPr="002F2FF1">
        <w:t>47A</w:t>
      </w:r>
    </w:p>
    <w:p w14:paraId="0167029A" w14:textId="05221B6A"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r w:rsidR="00F76279">
        <w:rPr>
          <w:rFonts w:hint="eastAsia"/>
          <w:b/>
          <w:u w:val="single"/>
          <w:lang w:eastAsia="zh-CN"/>
        </w:rPr>
        <w:t xml:space="preserve">n47 </w:t>
      </w:r>
      <w:r w:rsidR="00281C2C">
        <w:rPr>
          <w:rFonts w:hint="eastAsia"/>
          <w:b/>
          <w:u w:val="single"/>
          <w:lang w:eastAsia="zh-CN"/>
        </w:rPr>
        <w:t xml:space="preserve">MSD for </w:t>
      </w:r>
      <w:r w:rsidR="00E569A0">
        <w:rPr>
          <w:b/>
          <w:u w:val="single"/>
          <w:lang w:eastAsia="zh-CN"/>
        </w:rPr>
        <w:t>V2X_1A</w:t>
      </w:r>
      <w:r w:rsidR="00E569A0">
        <w:rPr>
          <w:rFonts w:hint="eastAsia"/>
          <w:b/>
          <w:u w:val="single"/>
          <w:lang w:eastAsia="zh-CN"/>
        </w:rPr>
        <w:t>_</w:t>
      </w:r>
      <w:r w:rsidR="003715F9">
        <w:rPr>
          <w:b/>
          <w:u w:val="single"/>
          <w:lang w:eastAsia="zh-CN"/>
        </w:rPr>
        <w:t>n47A</w:t>
      </w:r>
    </w:p>
    <w:p w14:paraId="67DB7F05" w14:textId="77777777" w:rsidR="00063FC2" w:rsidRPr="00D6059A"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0FF91C05" w14:textId="0C7C1027" w:rsidR="003E21B2" w:rsidRDefault="00063FC2"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00F94B25" w:rsidRPr="00F94B25">
        <w:rPr>
          <w:rFonts w:eastAsia="宋体"/>
          <w:szCs w:val="24"/>
          <w:lang w:eastAsia="zh-CN"/>
        </w:rPr>
        <w:t xml:space="preserve">Adopt the </w:t>
      </w:r>
      <w:r w:rsidR="00F76279">
        <w:rPr>
          <w:rFonts w:eastAsia="宋体" w:hint="eastAsia"/>
          <w:szCs w:val="24"/>
          <w:lang w:eastAsia="zh-CN"/>
        </w:rPr>
        <w:t xml:space="preserve">n47 </w:t>
      </w:r>
      <w:r w:rsidR="00F94B25" w:rsidRPr="00F94B25">
        <w:rPr>
          <w:rFonts w:eastAsia="宋体"/>
          <w:szCs w:val="24"/>
          <w:lang w:eastAsia="zh-CN"/>
        </w:rPr>
        <w:t xml:space="preserve">MSD’s </w:t>
      </w:r>
      <w:r w:rsidR="003E21B2">
        <w:rPr>
          <w:rFonts w:eastAsia="宋体" w:hint="eastAsia"/>
          <w:szCs w:val="24"/>
          <w:lang w:eastAsia="zh-CN"/>
        </w:rPr>
        <w:t xml:space="preserve">given </w:t>
      </w:r>
      <w:r w:rsidR="00D12487">
        <w:rPr>
          <w:rFonts w:eastAsia="宋体" w:hint="eastAsia"/>
          <w:szCs w:val="24"/>
          <w:lang w:eastAsia="zh-CN"/>
        </w:rPr>
        <w:t>in</w:t>
      </w:r>
      <w:r w:rsidR="003E21B2">
        <w:rPr>
          <w:rFonts w:eastAsia="宋体" w:hint="eastAsia"/>
          <w:szCs w:val="24"/>
          <w:lang w:eastAsia="zh-CN"/>
        </w:rPr>
        <w:t xml:space="preserve"> below table for </w:t>
      </w:r>
      <w:r w:rsidR="00F94B25" w:rsidRPr="00F94B25">
        <w:rPr>
          <w:rFonts w:eastAsia="宋体"/>
          <w:szCs w:val="24"/>
          <w:lang w:eastAsia="zh-CN"/>
        </w:rPr>
        <w:t>V2X_1A-n47A</w:t>
      </w:r>
    </w:p>
    <w:tbl>
      <w:tblPr>
        <w:tblW w:w="0" w:type="auto"/>
        <w:tblCellMar>
          <w:left w:w="0" w:type="dxa"/>
          <w:right w:w="0" w:type="dxa"/>
        </w:tblCellMar>
        <w:tblLook w:val="04A0" w:firstRow="1" w:lastRow="0" w:firstColumn="1" w:lastColumn="0" w:noHBand="0" w:noVBand="1"/>
      </w:tblPr>
      <w:tblGrid>
        <w:gridCol w:w="1870"/>
        <w:gridCol w:w="1870"/>
        <w:gridCol w:w="1870"/>
        <w:gridCol w:w="1870"/>
        <w:gridCol w:w="1870"/>
      </w:tblGrid>
      <w:tr w:rsidR="003E21B2" w14:paraId="382309FD" w14:textId="77777777" w:rsidTr="00A4291B">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EC89B" w14:textId="77777777" w:rsidR="003E21B2" w:rsidRDefault="003E21B2" w:rsidP="00A4291B">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2C5E4" w14:textId="77777777" w:rsidR="003E21B2" w:rsidRDefault="003E21B2" w:rsidP="00A4291B">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E7EAB" w14:textId="77777777" w:rsidR="003E21B2" w:rsidRDefault="003E21B2" w:rsidP="00A4291B">
            <w:pPr>
              <w:jc w:val="center"/>
            </w:pPr>
            <w:r>
              <w:t>20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E1A7F" w14:textId="77777777" w:rsidR="003E21B2" w:rsidRDefault="003E21B2" w:rsidP="00A4291B">
            <w:pPr>
              <w:jc w:val="center"/>
            </w:pPr>
            <w:r>
              <w:t>30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B69B5" w14:textId="77777777" w:rsidR="003E21B2" w:rsidRDefault="003E21B2" w:rsidP="00A4291B">
            <w:pPr>
              <w:jc w:val="center"/>
            </w:pPr>
            <w:r>
              <w:t>40</w:t>
            </w:r>
          </w:p>
        </w:tc>
      </w:tr>
      <w:tr w:rsidR="003E21B2" w14:paraId="7DCA1A9C" w14:textId="77777777" w:rsidTr="00A4291B">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30275" w14:textId="77777777" w:rsidR="003E21B2" w:rsidRDefault="003E21B2" w:rsidP="00A4291B">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2CC20A49" w14:textId="77777777" w:rsidR="003E21B2" w:rsidRDefault="003E21B2" w:rsidP="00A4291B">
            <w:pPr>
              <w:jc w:val="center"/>
            </w:pPr>
            <w:r>
              <w:t>19.2</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2B116CCF" w14:textId="77777777" w:rsidR="003E21B2" w:rsidRDefault="003E21B2" w:rsidP="00A4291B">
            <w:pPr>
              <w:jc w:val="center"/>
            </w:pPr>
            <w:r>
              <w:t>15.9</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56881651" w14:textId="77777777" w:rsidR="003E21B2" w:rsidRDefault="003E21B2" w:rsidP="00A4291B">
            <w:pPr>
              <w:jc w:val="center"/>
            </w:pPr>
            <w:r>
              <w:t>14.2</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3DCD0874" w14:textId="77777777" w:rsidR="003E21B2" w:rsidRDefault="003E21B2" w:rsidP="00A4291B">
            <w:pPr>
              <w:jc w:val="center"/>
            </w:pPr>
            <w:r>
              <w:t>13.0</w:t>
            </w:r>
          </w:p>
        </w:tc>
      </w:tr>
    </w:tbl>
    <w:p w14:paraId="2CC41D91" w14:textId="4D6BD605" w:rsidR="000E7F1C" w:rsidRPr="003E21B2" w:rsidRDefault="000E7F1C" w:rsidP="003E21B2">
      <w:pPr>
        <w:spacing w:after="120"/>
        <w:rPr>
          <w:szCs w:val="24"/>
          <w:lang w:eastAsia="zh-CN"/>
        </w:rPr>
      </w:pPr>
    </w:p>
    <w:p w14:paraId="48ED8600" w14:textId="36D61E0F" w:rsidR="000A22B4" w:rsidRPr="000E7F1C" w:rsidRDefault="000D632C"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w:t>
      </w:r>
      <w:r w:rsidR="003E21B2">
        <w:rPr>
          <w:rFonts w:eastAsia="宋体" w:hint="eastAsia"/>
          <w:szCs w:val="24"/>
          <w:lang w:eastAsia="zh-CN"/>
        </w:rPr>
        <w:t>Other option is not precluded.</w:t>
      </w:r>
    </w:p>
    <w:p w14:paraId="05D9A803" w14:textId="77777777" w:rsidR="00063FC2" w:rsidRPr="00BE3246"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7B237E9C" w:rsidR="00063FC2" w:rsidRDefault="00D42416"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3250CF9E" w14:textId="77777777" w:rsidR="00A224EB" w:rsidRDefault="00A224EB" w:rsidP="00A224EB">
      <w:pPr>
        <w:spacing w:after="120"/>
        <w:rPr>
          <w:szCs w:val="24"/>
          <w:lang w:eastAsia="zh-CN"/>
        </w:rPr>
      </w:pPr>
      <w:bookmarkStart w:id="2" w:name="OLE_LINK1"/>
      <w:bookmarkStart w:id="3" w:name="OLE_LINK2"/>
    </w:p>
    <w:p w14:paraId="4114E423" w14:textId="0CAE11A1" w:rsidR="003715F9" w:rsidRPr="00D6059A" w:rsidRDefault="003715F9" w:rsidP="003715F9">
      <w:pPr>
        <w:rPr>
          <w:b/>
          <w:u w:val="single"/>
          <w:lang w:eastAsia="zh-CN"/>
        </w:rPr>
      </w:pPr>
      <w:r w:rsidRPr="00D6059A">
        <w:rPr>
          <w:b/>
          <w:u w:val="single"/>
          <w:lang w:eastAsia="ko-KR"/>
        </w:rPr>
        <w:t>Issue 1-</w:t>
      </w:r>
      <w:r>
        <w:rPr>
          <w:rFonts w:hint="eastAsia"/>
          <w:b/>
          <w:u w:val="single"/>
          <w:lang w:eastAsia="zh-CN"/>
        </w:rPr>
        <w:t xml:space="preserve">1-2: </w:t>
      </w:r>
      <w:r w:rsidR="00F76279">
        <w:rPr>
          <w:rFonts w:hint="eastAsia"/>
          <w:b/>
          <w:u w:val="single"/>
          <w:lang w:eastAsia="zh-CN"/>
        </w:rPr>
        <w:t xml:space="preserve">n47 </w:t>
      </w:r>
      <w:r>
        <w:rPr>
          <w:rFonts w:hint="eastAsia"/>
          <w:b/>
          <w:u w:val="single"/>
          <w:lang w:eastAsia="zh-CN"/>
        </w:rPr>
        <w:t xml:space="preserve">MSD for </w:t>
      </w:r>
      <w:r w:rsidR="002F2FF1" w:rsidRPr="002F2FF1">
        <w:rPr>
          <w:b/>
          <w:u w:val="single"/>
          <w:lang w:eastAsia="zh-CN"/>
        </w:rPr>
        <w:t>V2X_n1A-</w:t>
      </w:r>
      <w:r w:rsidR="00231548">
        <w:rPr>
          <w:rFonts w:hint="eastAsia"/>
          <w:b/>
          <w:u w:val="single"/>
          <w:lang w:eastAsia="zh-CN"/>
        </w:rPr>
        <w:t>n</w:t>
      </w:r>
      <w:r w:rsidR="002F2FF1" w:rsidRPr="002F2FF1">
        <w:rPr>
          <w:b/>
          <w:u w:val="single"/>
          <w:lang w:eastAsia="zh-CN"/>
        </w:rPr>
        <w:t>47A</w:t>
      </w:r>
    </w:p>
    <w:p w14:paraId="5980DCBE" w14:textId="77777777" w:rsidR="003715F9" w:rsidRPr="00D6059A" w:rsidRDefault="003715F9"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A9BD770" w14:textId="0B53C3D2" w:rsidR="003715F9" w:rsidRDefault="003715F9"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F94B25">
        <w:rPr>
          <w:rFonts w:eastAsia="宋体" w:hint="eastAsia"/>
          <w:szCs w:val="24"/>
          <w:lang w:eastAsia="zh-CN"/>
        </w:rPr>
        <w:t>Option 1:</w:t>
      </w:r>
      <w:r w:rsidRPr="00F94B25">
        <w:rPr>
          <w:rFonts w:eastAsia="宋体"/>
          <w:szCs w:val="24"/>
          <w:lang w:eastAsia="zh-CN"/>
        </w:rPr>
        <w:t xml:space="preserve"> </w:t>
      </w:r>
      <w:r w:rsidR="00F94B25" w:rsidRPr="00F94B25">
        <w:rPr>
          <w:rFonts w:eastAsia="宋体"/>
          <w:szCs w:val="24"/>
          <w:lang w:eastAsia="zh-CN"/>
        </w:rPr>
        <w:t xml:space="preserve">Adopt the MSD’s given in </w:t>
      </w:r>
      <w:r w:rsidR="00D42416">
        <w:rPr>
          <w:rFonts w:eastAsia="宋体" w:hint="eastAsia"/>
          <w:szCs w:val="24"/>
          <w:lang w:eastAsia="zh-CN"/>
        </w:rPr>
        <w:t xml:space="preserve">below table for </w:t>
      </w:r>
      <w:r w:rsidR="00F94B25" w:rsidRPr="00F94B25">
        <w:rPr>
          <w:rFonts w:eastAsia="宋体"/>
          <w:szCs w:val="24"/>
          <w:lang w:eastAsia="zh-CN"/>
        </w:rPr>
        <w:t>V2X_n1A-n47A</w:t>
      </w:r>
    </w:p>
    <w:tbl>
      <w:tblPr>
        <w:tblW w:w="0" w:type="auto"/>
        <w:tblCellMar>
          <w:left w:w="0" w:type="dxa"/>
          <w:right w:w="0" w:type="dxa"/>
        </w:tblCellMar>
        <w:tblLook w:val="04A0" w:firstRow="1" w:lastRow="0" w:firstColumn="1" w:lastColumn="0" w:noHBand="0" w:noVBand="1"/>
      </w:tblPr>
      <w:tblGrid>
        <w:gridCol w:w="1870"/>
        <w:gridCol w:w="1870"/>
        <w:gridCol w:w="1870"/>
        <w:gridCol w:w="1870"/>
        <w:gridCol w:w="1870"/>
      </w:tblGrid>
      <w:tr w:rsidR="00D42416" w14:paraId="79805262" w14:textId="77777777" w:rsidTr="00A4291B">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FE70B0" w14:textId="77777777" w:rsidR="00D42416" w:rsidRDefault="00D42416" w:rsidP="00A4291B">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5CC67" w14:textId="77777777" w:rsidR="00D42416" w:rsidRDefault="00D42416" w:rsidP="00A4291B">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EF7BA8" w14:textId="77777777" w:rsidR="00D42416" w:rsidRDefault="00D42416" w:rsidP="00A4291B">
            <w:pPr>
              <w:jc w:val="center"/>
            </w:pPr>
            <w:r>
              <w:t>20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7DFFB" w14:textId="77777777" w:rsidR="00D42416" w:rsidRDefault="00D42416" w:rsidP="00A4291B">
            <w:pPr>
              <w:jc w:val="center"/>
            </w:pPr>
            <w:r>
              <w:t>30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087513" w14:textId="77777777" w:rsidR="00D42416" w:rsidRDefault="00D42416" w:rsidP="00A4291B">
            <w:pPr>
              <w:jc w:val="center"/>
            </w:pPr>
            <w:r>
              <w:t>40</w:t>
            </w:r>
          </w:p>
        </w:tc>
      </w:tr>
      <w:tr w:rsidR="00D42416" w14:paraId="27E04C58" w14:textId="77777777" w:rsidTr="00A4291B">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57CCD" w14:textId="77777777" w:rsidR="00D42416" w:rsidRDefault="00D42416" w:rsidP="00A4291B">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60F1A068" w14:textId="77777777" w:rsidR="00D42416" w:rsidRDefault="00D42416" w:rsidP="00A4291B">
            <w:pPr>
              <w:jc w:val="center"/>
            </w:pPr>
            <w:r>
              <w:t>20.1</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30A3B11D" w14:textId="77777777" w:rsidR="00D42416" w:rsidRDefault="00D42416" w:rsidP="00A4291B">
            <w:pPr>
              <w:jc w:val="center"/>
            </w:pPr>
            <w:r>
              <w:t>16.3</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2CE7EA1" w14:textId="77777777" w:rsidR="00D42416" w:rsidRDefault="00D42416" w:rsidP="00A4291B">
            <w:pPr>
              <w:jc w:val="center"/>
            </w:pPr>
            <w:r>
              <w:t>14.7</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6DC98D8" w14:textId="77777777" w:rsidR="00D42416" w:rsidRDefault="00D42416" w:rsidP="00A4291B">
            <w:pPr>
              <w:jc w:val="center"/>
            </w:pPr>
            <w:r>
              <w:t>13.2</w:t>
            </w:r>
          </w:p>
        </w:tc>
      </w:tr>
    </w:tbl>
    <w:p w14:paraId="542C78F3" w14:textId="77777777" w:rsidR="00D42416" w:rsidRPr="00D42416" w:rsidRDefault="00D42416" w:rsidP="00D42416">
      <w:pPr>
        <w:spacing w:after="120"/>
        <w:ind w:left="1080"/>
        <w:rPr>
          <w:szCs w:val="24"/>
          <w:lang w:eastAsia="zh-CN"/>
        </w:rPr>
      </w:pPr>
    </w:p>
    <w:p w14:paraId="4F56E8C4" w14:textId="77777777" w:rsidR="00D42416" w:rsidRPr="000E7F1C" w:rsidRDefault="00D42416"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Other option is not precluded.</w:t>
      </w:r>
    </w:p>
    <w:p w14:paraId="37A4AF97" w14:textId="77777777" w:rsidR="003715F9" w:rsidRPr="00BE3246" w:rsidRDefault="003715F9"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3F10DC5" w14:textId="69AA3B6B" w:rsidR="003715F9" w:rsidRDefault="00D42416"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7F56E2C" w14:textId="77777777" w:rsidR="00F21183" w:rsidRPr="00F21183" w:rsidRDefault="00F21183" w:rsidP="00F21183">
      <w:pPr>
        <w:spacing w:after="120"/>
        <w:rPr>
          <w:szCs w:val="24"/>
          <w:lang w:eastAsia="zh-CN"/>
        </w:rPr>
      </w:pPr>
    </w:p>
    <w:p w14:paraId="778DF5A2" w14:textId="61FF4118" w:rsidR="00BB5399" w:rsidRPr="00BB5399" w:rsidRDefault="00BB5399" w:rsidP="006D2CC3">
      <w:pPr>
        <w:pStyle w:val="3"/>
        <w:numPr>
          <w:ilvl w:val="0"/>
          <w:numId w:val="8"/>
        </w:numPr>
      </w:pPr>
      <w:r w:rsidRPr="00E43C7B">
        <w:t>Sub-topic 1-</w:t>
      </w:r>
      <w:r w:rsidR="00F21183">
        <w:rPr>
          <w:rFonts w:hint="eastAsia"/>
        </w:rPr>
        <w:t>2</w:t>
      </w:r>
      <w:r w:rsidRPr="00E43C7B">
        <w:t xml:space="preserve">: </w:t>
      </w:r>
      <w:r w:rsidR="000D5E70" w:rsidRPr="000D5E70">
        <w:t>Optionality of V2X band combination support</w:t>
      </w:r>
    </w:p>
    <w:p w14:paraId="69F66CF7" w14:textId="2EDB78A3" w:rsidR="00BB5399" w:rsidRPr="00D6059A" w:rsidRDefault="00BB5399" w:rsidP="00BB5399">
      <w:pPr>
        <w:rPr>
          <w:b/>
          <w:u w:val="single"/>
          <w:lang w:eastAsia="zh-CN"/>
        </w:rPr>
      </w:pPr>
      <w:r w:rsidRPr="00D6059A">
        <w:rPr>
          <w:b/>
          <w:u w:val="single"/>
          <w:lang w:eastAsia="ko-KR"/>
        </w:rPr>
        <w:t>Issue 1-</w:t>
      </w:r>
      <w:r>
        <w:rPr>
          <w:rFonts w:hint="eastAsia"/>
          <w:b/>
          <w:u w:val="single"/>
          <w:lang w:eastAsia="zh-CN"/>
        </w:rPr>
        <w:t>2-1: Optionality of V2X band combination support</w:t>
      </w:r>
    </w:p>
    <w:p w14:paraId="2DBF36CB" w14:textId="77777777" w:rsidR="00BB5399" w:rsidRPr="00D6059A" w:rsidRDefault="00BB5399"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6396CB2" w14:textId="4D0A7DC8" w:rsidR="00BB5399" w:rsidRPr="000D5E70" w:rsidRDefault="00BB5399"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F94B25">
        <w:rPr>
          <w:rFonts w:eastAsia="宋体" w:hint="eastAsia"/>
          <w:szCs w:val="24"/>
          <w:lang w:eastAsia="zh-CN"/>
        </w:rPr>
        <w:t>Option 1:</w:t>
      </w:r>
      <w:r w:rsidRPr="00F94B25">
        <w:rPr>
          <w:rFonts w:eastAsia="宋体"/>
          <w:szCs w:val="24"/>
          <w:lang w:eastAsia="zh-CN"/>
        </w:rPr>
        <w:t xml:space="preserve"> </w:t>
      </w:r>
      <w:r w:rsidR="000D5E70" w:rsidRPr="000D5E70">
        <w:rPr>
          <w:rFonts w:eastAsia="宋体"/>
          <w:szCs w:val="24"/>
          <w:lang w:eastAsia="zh-CN"/>
        </w:rPr>
        <w:t>Support of all V2X band combinations is optional</w:t>
      </w:r>
      <w:r w:rsidR="005D1768">
        <w:rPr>
          <w:rFonts w:eastAsia="宋体" w:hint="eastAsia"/>
          <w:szCs w:val="24"/>
          <w:lang w:eastAsia="zh-CN"/>
        </w:rPr>
        <w:t>.</w:t>
      </w:r>
    </w:p>
    <w:p w14:paraId="16EBCA17" w14:textId="77777777" w:rsidR="00BB5399" w:rsidRPr="00BE3246" w:rsidRDefault="00BB5399"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EB4A520" w14:textId="770743CE" w:rsidR="00BB5399" w:rsidRDefault="000D5E70"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RAN4 achieved an agreement that </w:t>
      </w:r>
      <w:r w:rsidR="00BE1873">
        <w:rPr>
          <w:rFonts w:eastAsia="宋体" w:hint="eastAsia"/>
          <w:szCs w:val="24"/>
          <w:lang w:eastAsia="zh-CN"/>
        </w:rPr>
        <w:t xml:space="preserve">all band combinations that are release independent from Rel-16 are optional. </w:t>
      </w:r>
      <w:r w:rsidR="00EC3386">
        <w:rPr>
          <w:rFonts w:eastAsia="宋体" w:hint="eastAsia"/>
          <w:szCs w:val="24"/>
          <w:lang w:eastAsia="zh-CN"/>
        </w:rPr>
        <w:t>The agreement is captured in TR 37.875</w:t>
      </w:r>
      <w:r w:rsidR="00BE1873">
        <w:rPr>
          <w:rFonts w:eastAsia="宋体" w:hint="eastAsia"/>
          <w:szCs w:val="24"/>
          <w:lang w:eastAsia="zh-CN"/>
        </w:rPr>
        <w:t xml:space="preserve"> so no further discussion is needed.</w:t>
      </w:r>
    </w:p>
    <w:p w14:paraId="04AB7785" w14:textId="77777777" w:rsidR="003715F9" w:rsidRPr="00BB5399" w:rsidRDefault="003715F9" w:rsidP="00A224EB">
      <w:pPr>
        <w:spacing w:after="120"/>
        <w:rPr>
          <w:szCs w:val="24"/>
          <w:lang w:eastAsia="zh-CN"/>
        </w:rPr>
      </w:pPr>
    </w:p>
    <w:bookmarkEnd w:id="2"/>
    <w:bookmarkEnd w:id="3"/>
    <w:p w14:paraId="2F59D28F" w14:textId="77777777" w:rsidR="00DC2500" w:rsidRPr="00BF3091" w:rsidRDefault="00DC2500" w:rsidP="006D2CC3">
      <w:pPr>
        <w:pStyle w:val="2"/>
        <w:numPr>
          <w:ilvl w:val="0"/>
          <w:numId w:val="7"/>
        </w:numPr>
        <w:ind w:left="576" w:hanging="576"/>
      </w:pPr>
      <w:r w:rsidRPr="00BF3091">
        <w:t xml:space="preserve">Companies views’ collection for 1st round </w:t>
      </w:r>
    </w:p>
    <w:p w14:paraId="1D2AE32D" w14:textId="180AAD20" w:rsidR="001E29BB" w:rsidRPr="001E29BB" w:rsidRDefault="001E29BB" w:rsidP="006D2CC3">
      <w:pPr>
        <w:pStyle w:val="3"/>
        <w:numPr>
          <w:ilvl w:val="0"/>
          <w:numId w:val="9"/>
        </w:numPr>
      </w:pPr>
      <w:r w:rsidRPr="001E29BB">
        <w:t>Open issues</w:t>
      </w:r>
    </w:p>
    <w:p w14:paraId="134246E8" w14:textId="77777777" w:rsidR="00EB3C52" w:rsidRDefault="00EB3C52" w:rsidP="00EB3C52">
      <w:pPr>
        <w:rPr>
          <w:b/>
          <w:u w:val="single"/>
          <w:lang w:eastAsia="zh-CN"/>
        </w:rPr>
      </w:pPr>
      <w:r w:rsidRPr="00EB3C52">
        <w:rPr>
          <w:b/>
          <w:u w:val="single"/>
          <w:lang w:eastAsia="ko-KR"/>
        </w:rPr>
        <w:t>Issue 1-1-1: n47 MSD for V2X_1A_n47A</w:t>
      </w:r>
    </w:p>
    <w:tbl>
      <w:tblPr>
        <w:tblStyle w:val="afd"/>
        <w:tblW w:w="0" w:type="auto"/>
        <w:tblLook w:val="04A0" w:firstRow="1" w:lastRow="0" w:firstColumn="1" w:lastColumn="0" w:noHBand="0" w:noVBand="1"/>
      </w:tblPr>
      <w:tblGrid>
        <w:gridCol w:w="1350"/>
        <w:gridCol w:w="8395"/>
      </w:tblGrid>
      <w:tr w:rsidR="00EB3C52" w14:paraId="414986B6" w14:textId="77777777" w:rsidTr="00A4291B">
        <w:tc>
          <w:tcPr>
            <w:tcW w:w="1350" w:type="dxa"/>
          </w:tcPr>
          <w:p w14:paraId="702C9FEA" w14:textId="77777777" w:rsidR="00EB3C52" w:rsidRPr="00805BE8" w:rsidRDefault="00EB3C52" w:rsidP="00A4291B">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7AFFC585" w14:textId="77777777" w:rsidR="00EB3C52" w:rsidRPr="00805BE8" w:rsidRDefault="00EB3C52" w:rsidP="00A4291B">
            <w:pPr>
              <w:spacing w:after="120"/>
              <w:rPr>
                <w:rFonts w:eastAsiaTheme="minorEastAsia"/>
                <w:b/>
                <w:bCs/>
                <w:color w:val="0070C0"/>
                <w:lang w:val="en-US" w:eastAsia="zh-CN"/>
              </w:rPr>
            </w:pPr>
            <w:r>
              <w:rPr>
                <w:rFonts w:eastAsiaTheme="minorEastAsia"/>
                <w:b/>
                <w:bCs/>
                <w:color w:val="0070C0"/>
                <w:lang w:val="en-US" w:eastAsia="zh-CN"/>
              </w:rPr>
              <w:t>Comments</w:t>
            </w:r>
          </w:p>
        </w:tc>
      </w:tr>
      <w:tr w:rsidR="00F078D0" w:rsidRPr="00A54D94" w14:paraId="09C01E8F" w14:textId="77777777" w:rsidTr="00A4291B">
        <w:tc>
          <w:tcPr>
            <w:tcW w:w="1350" w:type="dxa"/>
          </w:tcPr>
          <w:p w14:paraId="3CC1D6A6" w14:textId="59F21D8C" w:rsidR="00F078D0" w:rsidRPr="00F10305" w:rsidRDefault="00F078D0" w:rsidP="00826CC6">
            <w:pPr>
              <w:overflowPunct/>
              <w:autoSpaceDE/>
              <w:autoSpaceDN/>
              <w:adjustRightInd/>
              <w:spacing w:after="120"/>
              <w:textAlignment w:val="auto"/>
              <w:rPr>
                <w:rFonts w:eastAsiaTheme="minorEastAsia"/>
                <w:bCs/>
                <w:lang w:val="en-US" w:eastAsia="zh-CN"/>
              </w:rPr>
            </w:pPr>
            <w:r w:rsidRPr="00A54D94">
              <w:rPr>
                <w:rFonts w:eastAsiaTheme="minorEastAsia"/>
                <w:lang w:val="en-US" w:eastAsia="zh-CN"/>
              </w:rPr>
              <w:t>Qualcomm</w:t>
            </w:r>
          </w:p>
        </w:tc>
        <w:tc>
          <w:tcPr>
            <w:tcW w:w="8395" w:type="dxa"/>
          </w:tcPr>
          <w:p w14:paraId="735472AC" w14:textId="386457B4" w:rsidR="00F078D0" w:rsidRPr="00F10305" w:rsidRDefault="00F078D0" w:rsidP="00F10305">
            <w:pPr>
              <w:keepLines/>
              <w:tabs>
                <w:tab w:val="left" w:pos="794"/>
                <w:tab w:val="left" w:pos="1191"/>
                <w:tab w:val="left" w:pos="1588"/>
                <w:tab w:val="left" w:pos="1985"/>
              </w:tabs>
              <w:overflowPunct/>
              <w:autoSpaceDE/>
              <w:autoSpaceDN/>
              <w:adjustRightInd/>
              <w:spacing w:before="120" w:after="120"/>
              <w:textAlignment w:val="auto"/>
              <w:rPr>
                <w:rFonts w:eastAsiaTheme="minorEastAsia"/>
                <w:bCs/>
                <w:lang w:eastAsia="zh-CN"/>
              </w:rPr>
            </w:pPr>
            <w:r w:rsidRPr="00A54D94">
              <w:rPr>
                <w:rFonts w:eastAsiaTheme="minorEastAsia"/>
                <w:lang w:eastAsia="zh-CN"/>
              </w:rPr>
              <w:t xml:space="preserve">Option1: Support MSD values </w:t>
            </w:r>
          </w:p>
        </w:tc>
      </w:tr>
      <w:tr w:rsidR="00EB3C52" w:rsidRPr="00A54D94" w14:paraId="5E2A47DB" w14:textId="77777777" w:rsidTr="00A4291B">
        <w:tc>
          <w:tcPr>
            <w:tcW w:w="1350" w:type="dxa"/>
          </w:tcPr>
          <w:p w14:paraId="2A6100FC" w14:textId="111E4266" w:rsidR="00EB3C52" w:rsidRPr="00F10305" w:rsidRDefault="00A22BC2" w:rsidP="00F10305">
            <w:pPr>
              <w:keepLines/>
              <w:tabs>
                <w:tab w:val="left" w:pos="794"/>
                <w:tab w:val="left" w:pos="1191"/>
                <w:tab w:val="left" w:pos="1588"/>
                <w:tab w:val="left" w:pos="1985"/>
              </w:tabs>
              <w:overflowPunct/>
              <w:autoSpaceDE/>
              <w:autoSpaceDN/>
              <w:adjustRightInd/>
              <w:spacing w:before="120" w:after="120"/>
              <w:textAlignment w:val="auto"/>
              <w:rPr>
                <w:rFonts w:eastAsia="Malgun Gothic"/>
                <w:bCs/>
                <w:lang w:val="en-US" w:eastAsia="ko-KR"/>
              </w:rPr>
            </w:pPr>
            <w:r w:rsidRPr="00F10305">
              <w:rPr>
                <w:rFonts w:eastAsia="Malgun Gothic"/>
                <w:bCs/>
                <w:lang w:val="en-US" w:eastAsia="ko-KR"/>
              </w:rPr>
              <w:t>LGE</w:t>
            </w:r>
          </w:p>
        </w:tc>
        <w:tc>
          <w:tcPr>
            <w:tcW w:w="8395" w:type="dxa"/>
          </w:tcPr>
          <w:p w14:paraId="666F7D64" w14:textId="63DC0772" w:rsidR="00EB3C52" w:rsidRPr="00F10305" w:rsidRDefault="00A22BC2" w:rsidP="00F10305">
            <w:pPr>
              <w:keepLines/>
              <w:tabs>
                <w:tab w:val="left" w:pos="794"/>
                <w:tab w:val="left" w:pos="1191"/>
                <w:tab w:val="left" w:pos="1588"/>
                <w:tab w:val="left" w:pos="1985"/>
              </w:tabs>
              <w:overflowPunct/>
              <w:autoSpaceDE/>
              <w:autoSpaceDN/>
              <w:adjustRightInd/>
              <w:spacing w:before="120" w:after="120"/>
              <w:textAlignment w:val="auto"/>
              <w:rPr>
                <w:rFonts w:eastAsia="Malgun Gothic"/>
                <w:bCs/>
                <w:lang w:eastAsia="ko-KR"/>
              </w:rPr>
            </w:pPr>
            <w:r w:rsidRPr="00F10305">
              <w:rPr>
                <w:rFonts w:eastAsia="Malgun Gothic"/>
                <w:bCs/>
                <w:lang w:eastAsia="ko-KR"/>
              </w:rPr>
              <w:t>Support option1</w:t>
            </w:r>
          </w:p>
        </w:tc>
      </w:tr>
    </w:tbl>
    <w:p w14:paraId="05BAF3EE" w14:textId="77777777" w:rsidR="00EB3C52" w:rsidRPr="00A54D94" w:rsidRDefault="00EB3C52" w:rsidP="00260152">
      <w:pPr>
        <w:rPr>
          <w:b/>
          <w:u w:val="single"/>
          <w:lang w:eastAsia="zh-CN"/>
        </w:rPr>
      </w:pPr>
    </w:p>
    <w:p w14:paraId="70A6E2D5" w14:textId="77777777" w:rsidR="00EB3C52" w:rsidRPr="00A54D94" w:rsidRDefault="00EB3C52">
      <w:pPr>
        <w:rPr>
          <w:b/>
          <w:u w:val="single"/>
          <w:lang w:eastAsia="zh-CN"/>
        </w:rPr>
      </w:pPr>
      <w:r w:rsidRPr="00A54D94">
        <w:rPr>
          <w:b/>
          <w:u w:val="single"/>
          <w:lang w:eastAsia="ko-KR"/>
        </w:rPr>
        <w:t>Issue 1-1-2: n47 MSD for V2X_n1A-n47A</w:t>
      </w:r>
    </w:p>
    <w:tbl>
      <w:tblPr>
        <w:tblStyle w:val="afd"/>
        <w:tblW w:w="0" w:type="auto"/>
        <w:tblLook w:val="04A0" w:firstRow="1" w:lastRow="0" w:firstColumn="1" w:lastColumn="0" w:noHBand="0" w:noVBand="1"/>
      </w:tblPr>
      <w:tblGrid>
        <w:gridCol w:w="1350"/>
        <w:gridCol w:w="8395"/>
      </w:tblGrid>
      <w:tr w:rsidR="00EB3C52" w:rsidRPr="00A54D94" w14:paraId="03FDC49C" w14:textId="77777777" w:rsidTr="00A4291B">
        <w:tc>
          <w:tcPr>
            <w:tcW w:w="1350" w:type="dxa"/>
          </w:tcPr>
          <w:p w14:paraId="659FDFF3" w14:textId="77777777" w:rsidR="00EB3C52" w:rsidRPr="00A54D94" w:rsidRDefault="00EB3C52" w:rsidP="00F10305">
            <w:pPr>
              <w:spacing w:after="120"/>
              <w:rPr>
                <w:rFonts w:eastAsiaTheme="minorEastAsia"/>
                <w:b/>
                <w:bCs/>
                <w:color w:val="0070C0"/>
                <w:sz w:val="24"/>
                <w:lang w:val="en-US" w:eastAsia="zh-CN"/>
              </w:rPr>
            </w:pPr>
            <w:r w:rsidRPr="00A54D94">
              <w:rPr>
                <w:rFonts w:eastAsiaTheme="minorEastAsia"/>
                <w:b/>
                <w:bCs/>
                <w:color w:val="0070C0"/>
                <w:lang w:val="en-US" w:eastAsia="zh-CN"/>
              </w:rPr>
              <w:t>Company</w:t>
            </w:r>
          </w:p>
        </w:tc>
        <w:tc>
          <w:tcPr>
            <w:tcW w:w="8395" w:type="dxa"/>
          </w:tcPr>
          <w:p w14:paraId="415F66F6" w14:textId="77777777" w:rsidR="00EB3C52" w:rsidRPr="00A54D94" w:rsidRDefault="00EB3C52" w:rsidP="00F10305">
            <w:pPr>
              <w:spacing w:after="120"/>
              <w:rPr>
                <w:rFonts w:eastAsiaTheme="minorEastAsia"/>
                <w:b/>
                <w:bCs/>
                <w:color w:val="0070C0"/>
                <w:lang w:val="en-US" w:eastAsia="zh-CN"/>
              </w:rPr>
            </w:pPr>
            <w:r w:rsidRPr="00A54D94">
              <w:rPr>
                <w:rFonts w:eastAsiaTheme="minorEastAsia"/>
                <w:b/>
                <w:bCs/>
                <w:color w:val="0070C0"/>
                <w:lang w:val="en-US" w:eastAsia="zh-CN"/>
              </w:rPr>
              <w:t>Comments</w:t>
            </w:r>
          </w:p>
        </w:tc>
      </w:tr>
      <w:tr w:rsidR="00F078D0" w:rsidRPr="00A54D94" w14:paraId="187FFC04" w14:textId="77777777" w:rsidTr="00A4291B">
        <w:tc>
          <w:tcPr>
            <w:tcW w:w="1350" w:type="dxa"/>
          </w:tcPr>
          <w:p w14:paraId="396C54F6" w14:textId="3811A918" w:rsidR="00F078D0" w:rsidRPr="00F10305" w:rsidRDefault="00F078D0" w:rsidP="00826CC6">
            <w:pPr>
              <w:overflowPunct/>
              <w:autoSpaceDE/>
              <w:autoSpaceDN/>
              <w:adjustRightInd/>
              <w:spacing w:after="120"/>
              <w:textAlignment w:val="auto"/>
              <w:rPr>
                <w:rFonts w:eastAsiaTheme="minorEastAsia"/>
                <w:bCs/>
                <w:lang w:val="en-US" w:eastAsia="zh-CN"/>
              </w:rPr>
            </w:pPr>
            <w:r w:rsidRPr="00A54D94">
              <w:rPr>
                <w:rFonts w:eastAsiaTheme="minorEastAsia"/>
                <w:lang w:val="en-US" w:eastAsia="zh-CN"/>
              </w:rPr>
              <w:t>Qualcomm</w:t>
            </w:r>
          </w:p>
        </w:tc>
        <w:tc>
          <w:tcPr>
            <w:tcW w:w="8395" w:type="dxa"/>
          </w:tcPr>
          <w:p w14:paraId="0C04355E" w14:textId="1890E293" w:rsidR="00F078D0" w:rsidRPr="00F10305" w:rsidRDefault="00F078D0" w:rsidP="00F10305">
            <w:pPr>
              <w:overflowPunct/>
              <w:autoSpaceDE/>
              <w:autoSpaceDN/>
              <w:adjustRightInd/>
              <w:spacing w:after="120"/>
              <w:textAlignment w:val="auto"/>
              <w:rPr>
                <w:rFonts w:eastAsiaTheme="minorEastAsia"/>
                <w:bCs/>
                <w:sz w:val="24"/>
                <w:lang w:eastAsia="zh-CN"/>
              </w:rPr>
            </w:pPr>
            <w:r w:rsidRPr="00A54D94">
              <w:rPr>
                <w:rFonts w:eastAsiaTheme="minorEastAsia"/>
                <w:lang w:eastAsia="zh-CN"/>
              </w:rPr>
              <w:t xml:space="preserve">Option1: Support MSD values </w:t>
            </w:r>
          </w:p>
        </w:tc>
      </w:tr>
      <w:tr w:rsidR="00EB3C52" w:rsidRPr="00A54D94" w14:paraId="17B95931" w14:textId="77777777" w:rsidTr="00A4291B">
        <w:tc>
          <w:tcPr>
            <w:tcW w:w="1350" w:type="dxa"/>
          </w:tcPr>
          <w:p w14:paraId="00F3E705" w14:textId="0B167D67" w:rsidR="00EB3C52" w:rsidRPr="00F10305" w:rsidRDefault="00A22BC2" w:rsidP="00F10305">
            <w:pPr>
              <w:keepLines/>
              <w:tabs>
                <w:tab w:val="left" w:pos="794"/>
                <w:tab w:val="left" w:pos="1191"/>
                <w:tab w:val="left" w:pos="1588"/>
                <w:tab w:val="left" w:pos="1985"/>
              </w:tabs>
              <w:overflowPunct/>
              <w:autoSpaceDE/>
              <w:autoSpaceDN/>
              <w:adjustRightInd/>
              <w:spacing w:before="120" w:after="120"/>
              <w:textAlignment w:val="auto"/>
              <w:rPr>
                <w:rFonts w:eastAsia="Malgun Gothic"/>
                <w:bCs/>
                <w:lang w:val="en-US" w:eastAsia="ko-KR"/>
              </w:rPr>
            </w:pPr>
            <w:r w:rsidRPr="00F10305">
              <w:rPr>
                <w:rFonts w:eastAsia="Malgun Gothic"/>
                <w:bCs/>
                <w:lang w:val="en-US" w:eastAsia="ko-KR"/>
              </w:rPr>
              <w:t>LGE</w:t>
            </w:r>
          </w:p>
        </w:tc>
        <w:tc>
          <w:tcPr>
            <w:tcW w:w="8395" w:type="dxa"/>
          </w:tcPr>
          <w:p w14:paraId="27F25BD2" w14:textId="5C09030B" w:rsidR="00EB3C52" w:rsidRPr="00F10305" w:rsidRDefault="00A22BC2" w:rsidP="00F10305">
            <w:pPr>
              <w:keepLines/>
              <w:tabs>
                <w:tab w:val="left" w:pos="794"/>
                <w:tab w:val="left" w:pos="1191"/>
                <w:tab w:val="left" w:pos="1588"/>
                <w:tab w:val="left" w:pos="1985"/>
              </w:tabs>
              <w:overflowPunct/>
              <w:autoSpaceDE/>
              <w:autoSpaceDN/>
              <w:adjustRightInd/>
              <w:spacing w:before="120" w:after="120"/>
              <w:textAlignment w:val="auto"/>
              <w:rPr>
                <w:rFonts w:eastAsia="Malgun Gothic"/>
                <w:bCs/>
                <w:lang w:eastAsia="ko-KR"/>
              </w:rPr>
            </w:pPr>
            <w:r w:rsidRPr="00F10305">
              <w:rPr>
                <w:rFonts w:eastAsia="Malgun Gothic"/>
                <w:bCs/>
                <w:lang w:eastAsia="ko-KR"/>
              </w:rPr>
              <w:t>Option2: RAN4 need to reuse MSD of the V2X_1A-n47A with same UL configurations for V2X_n1A-n47A. It is easy and can reduce the MSD test burden.</w:t>
            </w:r>
          </w:p>
        </w:tc>
      </w:tr>
      <w:tr w:rsidR="00B629F4" w:rsidRPr="00A54D94" w14:paraId="1E161C88" w14:textId="77777777" w:rsidTr="00A4291B">
        <w:tc>
          <w:tcPr>
            <w:tcW w:w="1350" w:type="dxa"/>
          </w:tcPr>
          <w:p w14:paraId="45FBF64F" w14:textId="515156E9" w:rsidR="00B629F4" w:rsidRPr="00F10305" w:rsidRDefault="00B629F4" w:rsidP="00F10305">
            <w:pPr>
              <w:keepLines/>
              <w:tabs>
                <w:tab w:val="left" w:pos="794"/>
                <w:tab w:val="left" w:pos="1191"/>
                <w:tab w:val="left" w:pos="1588"/>
                <w:tab w:val="left" w:pos="1985"/>
              </w:tabs>
              <w:overflowPunct/>
              <w:autoSpaceDE/>
              <w:autoSpaceDN/>
              <w:adjustRightInd/>
              <w:spacing w:before="120" w:after="120"/>
              <w:textAlignment w:val="auto"/>
              <w:rPr>
                <w:rFonts w:eastAsiaTheme="minorEastAsia"/>
                <w:bCs/>
                <w:lang w:val="en-US" w:eastAsia="zh-CN"/>
              </w:rPr>
            </w:pPr>
            <w:r>
              <w:rPr>
                <w:rFonts w:eastAsiaTheme="minorEastAsia" w:hint="eastAsia"/>
                <w:bCs/>
                <w:lang w:val="en-US" w:eastAsia="zh-CN"/>
              </w:rPr>
              <w:t>CATT</w:t>
            </w:r>
          </w:p>
        </w:tc>
        <w:tc>
          <w:tcPr>
            <w:tcW w:w="8395" w:type="dxa"/>
          </w:tcPr>
          <w:p w14:paraId="6E250AA4" w14:textId="6FA0D569" w:rsidR="00B629F4" w:rsidRPr="00F10305" w:rsidRDefault="00B629F4" w:rsidP="00F10305">
            <w:pPr>
              <w:keepLines/>
              <w:tabs>
                <w:tab w:val="left" w:pos="794"/>
                <w:tab w:val="left" w:pos="1191"/>
                <w:tab w:val="left" w:pos="1588"/>
                <w:tab w:val="left" w:pos="1985"/>
              </w:tabs>
              <w:overflowPunct/>
              <w:autoSpaceDE/>
              <w:autoSpaceDN/>
              <w:adjustRightInd/>
              <w:spacing w:before="120" w:after="120"/>
              <w:textAlignment w:val="auto"/>
              <w:rPr>
                <w:rFonts w:eastAsiaTheme="minorEastAsia"/>
                <w:bCs/>
                <w:lang w:eastAsia="zh-CN"/>
              </w:rPr>
            </w:pPr>
            <w:r>
              <w:rPr>
                <w:rFonts w:eastAsiaTheme="minorEastAsia" w:hint="eastAsia"/>
                <w:bCs/>
                <w:lang w:eastAsia="zh-CN"/>
              </w:rPr>
              <w:t>LGE</w:t>
            </w:r>
            <w:r>
              <w:rPr>
                <w:rFonts w:eastAsiaTheme="minorEastAsia"/>
                <w:bCs/>
                <w:lang w:eastAsia="zh-CN"/>
              </w:rPr>
              <w:t>’</w:t>
            </w:r>
            <w:r>
              <w:rPr>
                <w:rFonts w:eastAsiaTheme="minorEastAsia" w:hint="eastAsia"/>
                <w:bCs/>
                <w:lang w:eastAsia="zh-CN"/>
              </w:rPr>
              <w:t xml:space="preserve">s proposal seems </w:t>
            </w:r>
            <w:r>
              <w:rPr>
                <w:rFonts w:eastAsiaTheme="minorEastAsia"/>
                <w:bCs/>
                <w:lang w:eastAsia="zh-CN"/>
              </w:rPr>
              <w:t>reasonable</w:t>
            </w:r>
            <w:r>
              <w:rPr>
                <w:rFonts w:eastAsiaTheme="minorEastAsia" w:hint="eastAsia"/>
                <w:bCs/>
                <w:lang w:eastAsia="zh-CN"/>
              </w:rPr>
              <w:t xml:space="preserve"> for us.</w:t>
            </w:r>
          </w:p>
        </w:tc>
      </w:tr>
    </w:tbl>
    <w:p w14:paraId="1713974B" w14:textId="77777777" w:rsidR="00EB3C52" w:rsidRPr="00EB3C52" w:rsidRDefault="00EB3C52" w:rsidP="00EB3C52">
      <w:pPr>
        <w:rPr>
          <w:b/>
          <w:u w:val="single"/>
          <w:lang w:eastAsia="zh-CN"/>
        </w:rPr>
      </w:pPr>
    </w:p>
    <w:p w14:paraId="6722B248" w14:textId="268844DD" w:rsidR="00A224EB" w:rsidRDefault="00EB3C52" w:rsidP="00EB3C52">
      <w:pPr>
        <w:rPr>
          <w:b/>
          <w:u w:val="single"/>
          <w:lang w:eastAsia="zh-CN"/>
        </w:rPr>
      </w:pPr>
      <w:r w:rsidRPr="00EB3C52">
        <w:rPr>
          <w:b/>
          <w:u w:val="single"/>
          <w:lang w:eastAsia="ko-KR"/>
        </w:rPr>
        <w:t>Issue 1-2-1: Optionality of V2X band combination support</w:t>
      </w:r>
    </w:p>
    <w:tbl>
      <w:tblPr>
        <w:tblStyle w:val="afd"/>
        <w:tblW w:w="0" w:type="auto"/>
        <w:tblLook w:val="04A0" w:firstRow="1" w:lastRow="0" w:firstColumn="1" w:lastColumn="0" w:noHBand="0" w:noVBand="1"/>
      </w:tblPr>
      <w:tblGrid>
        <w:gridCol w:w="1350"/>
        <w:gridCol w:w="8395"/>
      </w:tblGrid>
      <w:tr w:rsidR="00EB3C52" w14:paraId="5D0B3B96" w14:textId="77777777" w:rsidTr="00A4291B">
        <w:tc>
          <w:tcPr>
            <w:tcW w:w="1350" w:type="dxa"/>
          </w:tcPr>
          <w:p w14:paraId="48479086" w14:textId="77777777" w:rsidR="00EB3C52" w:rsidRPr="00805BE8" w:rsidRDefault="00EB3C52" w:rsidP="00A429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803201" w14:textId="77777777" w:rsidR="00EB3C52" w:rsidRPr="00805BE8" w:rsidRDefault="00EB3C52" w:rsidP="00A4291B">
            <w:pPr>
              <w:spacing w:after="120"/>
              <w:rPr>
                <w:rFonts w:eastAsiaTheme="minorEastAsia"/>
                <w:b/>
                <w:bCs/>
                <w:color w:val="0070C0"/>
                <w:lang w:val="en-US" w:eastAsia="zh-CN"/>
              </w:rPr>
            </w:pPr>
            <w:r>
              <w:rPr>
                <w:rFonts w:eastAsiaTheme="minorEastAsia"/>
                <w:b/>
                <w:bCs/>
                <w:color w:val="0070C0"/>
                <w:lang w:val="en-US" w:eastAsia="zh-CN"/>
              </w:rPr>
              <w:t>Comments</w:t>
            </w:r>
          </w:p>
        </w:tc>
      </w:tr>
      <w:tr w:rsidR="00EB3C52" w14:paraId="04A8C78D" w14:textId="77777777" w:rsidTr="00A4291B">
        <w:tc>
          <w:tcPr>
            <w:tcW w:w="1350" w:type="dxa"/>
          </w:tcPr>
          <w:p w14:paraId="12F9C0A3" w14:textId="179805EB" w:rsidR="00EB3C52" w:rsidRPr="002829D2" w:rsidRDefault="002829D2" w:rsidP="00826CC6">
            <w:pPr>
              <w:overflowPunct/>
              <w:autoSpaceDE/>
              <w:autoSpaceDN/>
              <w:adjustRightInd/>
              <w:spacing w:after="120"/>
              <w:textAlignment w:val="auto"/>
              <w:rPr>
                <w:rFonts w:eastAsiaTheme="minorEastAsia"/>
                <w:bCs/>
                <w:lang w:val="en-US" w:eastAsia="zh-CN"/>
              </w:rPr>
            </w:pPr>
            <w:r w:rsidRPr="002829D2">
              <w:rPr>
                <w:rFonts w:eastAsiaTheme="minorEastAsia" w:hint="eastAsia"/>
                <w:bCs/>
                <w:lang w:val="en-US" w:eastAsia="zh-CN"/>
              </w:rPr>
              <w:t>H</w:t>
            </w:r>
            <w:r w:rsidRPr="002829D2">
              <w:rPr>
                <w:rFonts w:eastAsiaTheme="minorEastAsia"/>
                <w:bCs/>
                <w:lang w:val="en-US" w:eastAsia="zh-CN"/>
              </w:rPr>
              <w:t>uawei</w:t>
            </w:r>
          </w:p>
        </w:tc>
        <w:tc>
          <w:tcPr>
            <w:tcW w:w="8395" w:type="dxa"/>
          </w:tcPr>
          <w:p w14:paraId="125FEA36" w14:textId="40A72F0F" w:rsidR="00EB3C52" w:rsidRPr="002829D2" w:rsidRDefault="001E1B56" w:rsidP="00F10305">
            <w:pPr>
              <w:overflowPunct/>
              <w:autoSpaceDE/>
              <w:autoSpaceDN/>
              <w:adjustRightInd/>
              <w:spacing w:after="120"/>
              <w:textAlignment w:val="auto"/>
              <w:rPr>
                <w:rFonts w:eastAsiaTheme="minorEastAsia"/>
                <w:b/>
                <w:bCs/>
                <w:sz w:val="24"/>
                <w:lang w:eastAsia="zh-CN"/>
              </w:rPr>
            </w:pPr>
            <w:r>
              <w:rPr>
                <w:rFonts w:eastAsiaTheme="minorEastAsia"/>
                <w:bCs/>
                <w:lang w:eastAsia="zh-CN"/>
              </w:rPr>
              <w:t xml:space="preserve">Moderator’s WF is OK for me. </w:t>
            </w:r>
            <w:r w:rsidR="002829D2">
              <w:rPr>
                <w:rFonts w:eastAsiaTheme="minorEastAsia" w:hint="eastAsia"/>
                <w:bCs/>
                <w:lang w:eastAsia="zh-CN"/>
              </w:rPr>
              <w:t>T</w:t>
            </w:r>
            <w:r w:rsidR="002829D2">
              <w:rPr>
                <w:rFonts w:eastAsiaTheme="minorEastAsia"/>
                <w:bCs/>
                <w:lang w:eastAsia="zh-CN"/>
              </w:rPr>
              <w:t>here is no need to open this discussion since we have made the agreements.</w:t>
            </w:r>
          </w:p>
        </w:tc>
      </w:tr>
      <w:tr w:rsidR="00F078D0" w14:paraId="046CCE11" w14:textId="77777777" w:rsidTr="00A4291B">
        <w:tc>
          <w:tcPr>
            <w:tcW w:w="1350" w:type="dxa"/>
          </w:tcPr>
          <w:p w14:paraId="59FC2CF6" w14:textId="51D62A4B" w:rsidR="00F078D0" w:rsidRPr="002829D2" w:rsidRDefault="00F078D0" w:rsidP="00826CC6">
            <w:pPr>
              <w:spacing w:after="120"/>
              <w:rPr>
                <w:rFonts w:eastAsiaTheme="minorEastAsia"/>
                <w:bCs/>
                <w:lang w:val="en-US" w:eastAsia="zh-CN"/>
              </w:rPr>
            </w:pPr>
            <w:r w:rsidRPr="002370A2">
              <w:rPr>
                <w:rFonts w:eastAsiaTheme="minorEastAsia"/>
                <w:lang w:val="en-US" w:eastAsia="zh-CN"/>
              </w:rPr>
              <w:t>Qualcomm</w:t>
            </w:r>
          </w:p>
        </w:tc>
        <w:tc>
          <w:tcPr>
            <w:tcW w:w="8395" w:type="dxa"/>
          </w:tcPr>
          <w:p w14:paraId="3A55B0CF" w14:textId="5B67A527" w:rsidR="00F078D0" w:rsidRPr="002829D2" w:rsidRDefault="00F078D0" w:rsidP="00F10305">
            <w:pPr>
              <w:spacing w:after="120"/>
              <w:rPr>
                <w:rFonts w:eastAsiaTheme="minorEastAsia"/>
                <w:b/>
                <w:bCs/>
                <w:sz w:val="24"/>
                <w:lang w:eastAsia="zh-CN"/>
              </w:rPr>
            </w:pPr>
            <w:r w:rsidRPr="002370A2">
              <w:rPr>
                <w:rFonts w:eastAsia="宋体" w:hint="eastAsia"/>
                <w:szCs w:val="24"/>
                <w:lang w:eastAsia="zh-CN"/>
              </w:rPr>
              <w:t>Option 1:</w:t>
            </w:r>
            <w:r w:rsidRPr="002370A2">
              <w:rPr>
                <w:rFonts w:eastAsia="宋体"/>
                <w:szCs w:val="24"/>
                <w:lang w:eastAsia="zh-CN"/>
              </w:rPr>
              <w:t xml:space="preserve"> Support of all V2X band combinations is optional</w:t>
            </w:r>
            <w:r w:rsidRPr="002370A2">
              <w:rPr>
                <w:rFonts w:eastAsia="宋体" w:hint="eastAsia"/>
                <w:szCs w:val="24"/>
                <w:lang w:eastAsia="zh-CN"/>
              </w:rPr>
              <w:t>.</w:t>
            </w:r>
            <w:r>
              <w:rPr>
                <w:rFonts w:eastAsia="宋体"/>
                <w:szCs w:val="24"/>
                <w:lang w:eastAsia="zh-CN"/>
              </w:rPr>
              <w:t xml:space="preserve"> </w:t>
            </w:r>
            <w:proofErr w:type="gramStart"/>
            <w:r>
              <w:rPr>
                <w:rFonts w:eastAsia="宋体"/>
                <w:szCs w:val="24"/>
                <w:lang w:eastAsia="zh-CN"/>
              </w:rPr>
              <w:t>Moderators WF is</w:t>
            </w:r>
            <w:proofErr w:type="gramEnd"/>
            <w:r>
              <w:rPr>
                <w:rFonts w:eastAsia="宋体"/>
                <w:szCs w:val="24"/>
                <w:lang w:eastAsia="zh-CN"/>
              </w:rPr>
              <w:t xml:space="preserve"> OK for us.</w:t>
            </w:r>
          </w:p>
        </w:tc>
      </w:tr>
      <w:tr w:rsidR="00A22BC2" w14:paraId="44D2FB56" w14:textId="77777777" w:rsidTr="00A4291B">
        <w:tc>
          <w:tcPr>
            <w:tcW w:w="1350" w:type="dxa"/>
          </w:tcPr>
          <w:p w14:paraId="69A14EFE" w14:textId="5EA40B6A" w:rsidR="00A22BC2" w:rsidRPr="00F10305" w:rsidRDefault="00A22BC2" w:rsidP="00F10305">
            <w:pPr>
              <w:spacing w:after="120"/>
              <w:rPr>
                <w:rFonts w:eastAsia="Malgun Gothic"/>
                <w:lang w:val="en-US" w:eastAsia="ko-KR"/>
              </w:rPr>
            </w:pPr>
            <w:r>
              <w:rPr>
                <w:rFonts w:eastAsia="Malgun Gothic" w:hint="eastAsia"/>
                <w:lang w:val="en-US" w:eastAsia="ko-KR"/>
              </w:rPr>
              <w:t>L</w:t>
            </w:r>
            <w:r>
              <w:rPr>
                <w:rFonts w:eastAsia="Malgun Gothic"/>
                <w:lang w:val="en-US" w:eastAsia="ko-KR"/>
              </w:rPr>
              <w:t xml:space="preserve">GE </w:t>
            </w:r>
          </w:p>
        </w:tc>
        <w:tc>
          <w:tcPr>
            <w:tcW w:w="8395" w:type="dxa"/>
          </w:tcPr>
          <w:p w14:paraId="6C6048BA" w14:textId="3421CDE7" w:rsidR="00A22BC2" w:rsidRPr="002370A2" w:rsidRDefault="00A22BC2" w:rsidP="00826CC6">
            <w:pPr>
              <w:spacing w:after="120"/>
              <w:rPr>
                <w:szCs w:val="24"/>
                <w:lang w:eastAsia="zh-CN"/>
              </w:rPr>
            </w:pPr>
            <w:r>
              <w:rPr>
                <w:rFonts w:eastAsia="Malgun Gothic"/>
                <w:lang w:val="en-US" w:eastAsia="ko-KR"/>
              </w:rPr>
              <w:t>Fine with WF</w:t>
            </w:r>
          </w:p>
        </w:tc>
      </w:tr>
      <w:tr w:rsidR="006D1AF1" w14:paraId="1DD1DE7B" w14:textId="77777777" w:rsidTr="00A4291B">
        <w:tc>
          <w:tcPr>
            <w:tcW w:w="1350" w:type="dxa"/>
          </w:tcPr>
          <w:p w14:paraId="11ED3FF8" w14:textId="1750E576" w:rsidR="006D1AF1" w:rsidRPr="00F10305" w:rsidRDefault="006D1AF1" w:rsidP="00F10305">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Pr>
                <w:rFonts w:eastAsiaTheme="minorEastAsia" w:hint="eastAsia"/>
                <w:lang w:val="en-US" w:eastAsia="zh-CN"/>
              </w:rPr>
              <w:t>CATT</w:t>
            </w:r>
          </w:p>
        </w:tc>
        <w:tc>
          <w:tcPr>
            <w:tcW w:w="8395" w:type="dxa"/>
          </w:tcPr>
          <w:p w14:paraId="55BBB9C0" w14:textId="567AABAE" w:rsidR="006D1AF1" w:rsidRPr="00F10305" w:rsidRDefault="006D1AF1" w:rsidP="00F10305">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zh-CN"/>
              </w:rPr>
            </w:pPr>
            <w:r>
              <w:rPr>
                <w:rFonts w:eastAsiaTheme="minorEastAsia" w:hint="eastAsia"/>
                <w:lang w:val="en-US" w:eastAsia="zh-CN"/>
              </w:rPr>
              <w:t>Support the recommended WF. This topic can be closed.</w:t>
            </w:r>
          </w:p>
        </w:tc>
      </w:tr>
    </w:tbl>
    <w:p w14:paraId="3C9F59DF" w14:textId="77777777" w:rsidR="00EB3C52" w:rsidRPr="00D6059A" w:rsidRDefault="00EB3C52" w:rsidP="00EB3C52">
      <w:pPr>
        <w:rPr>
          <w:b/>
          <w:u w:val="single"/>
          <w:lang w:eastAsia="zh-CN"/>
        </w:rPr>
      </w:pPr>
    </w:p>
    <w:p w14:paraId="534E67F0" w14:textId="1670CAC5" w:rsidR="009415B0" w:rsidRPr="001E29BB" w:rsidRDefault="009415B0" w:rsidP="006D2CC3">
      <w:pPr>
        <w:pStyle w:val="3"/>
        <w:numPr>
          <w:ilvl w:val="0"/>
          <w:numId w:val="9"/>
        </w:numPr>
      </w:pPr>
      <w:r w:rsidRPr="001E29BB">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063FC2">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713BF" w:rsidRPr="00571777" w14:paraId="4BE8BF22" w14:textId="77777777" w:rsidTr="00992ECD">
        <w:tc>
          <w:tcPr>
            <w:tcW w:w="1961" w:type="dxa"/>
            <w:vMerge w:val="restart"/>
          </w:tcPr>
          <w:p w14:paraId="3FF1C584" w14:textId="77777777" w:rsidR="00A713BF" w:rsidRDefault="00A4291B" w:rsidP="00CA1AD4">
            <w:pPr>
              <w:spacing w:before="120" w:after="120"/>
              <w:rPr>
                <w:rFonts w:eastAsiaTheme="minorEastAsia"/>
                <w:lang w:eastAsia="zh-CN"/>
              </w:rPr>
            </w:pPr>
            <w:hyperlink r:id="rId17" w:history="1">
              <w:r w:rsidR="00A713BF" w:rsidRPr="00CC1BDF">
                <w:t>R4-2200145</w:t>
              </w:r>
            </w:hyperlink>
          </w:p>
          <w:p w14:paraId="2213B75F" w14:textId="6D4B7501" w:rsidR="00A713BF" w:rsidRPr="00A224EB" w:rsidRDefault="00A713BF" w:rsidP="00CA1AD4">
            <w:pPr>
              <w:spacing w:before="120" w:after="120"/>
              <w:rPr>
                <w:rFonts w:eastAsiaTheme="minorEastAsia"/>
                <w:lang w:eastAsia="zh-CN"/>
              </w:rPr>
            </w:pPr>
            <w:r>
              <w:rPr>
                <w:rFonts w:eastAsiaTheme="minorEastAsia" w:hint="eastAsia"/>
                <w:lang w:eastAsia="zh-CN"/>
              </w:rPr>
              <w:t>(</w:t>
            </w:r>
            <w:r w:rsidRPr="00CC1BDF">
              <w:t>TP on coexistence study of V2X_n8A-n47A, V2X_8A_n47A and V2X_n8A_47A</w:t>
            </w:r>
            <w:r>
              <w:rPr>
                <w:rFonts w:eastAsiaTheme="minorEastAsia" w:hint="eastAsia"/>
                <w:lang w:eastAsia="zh-CN"/>
              </w:rPr>
              <w:t>)</w:t>
            </w:r>
          </w:p>
        </w:tc>
        <w:tc>
          <w:tcPr>
            <w:tcW w:w="7896" w:type="dxa"/>
          </w:tcPr>
          <w:p w14:paraId="696E6A16" w14:textId="1FB9A442" w:rsidR="00A713BF" w:rsidRPr="00FA1256" w:rsidRDefault="00F078D0" w:rsidP="00826CC6">
            <w:pPr>
              <w:overflowPunct/>
              <w:autoSpaceDE/>
              <w:autoSpaceDN/>
              <w:adjustRightInd/>
              <w:spacing w:after="120"/>
              <w:textAlignment w:val="auto"/>
              <w:rPr>
                <w:rFonts w:eastAsiaTheme="minorEastAsia"/>
                <w:b/>
                <w:bCs/>
                <w:lang w:val="en-US" w:eastAsia="zh-CN"/>
              </w:rPr>
            </w:pPr>
            <w:r w:rsidRPr="00DF050A">
              <w:rPr>
                <w:rFonts w:eastAsiaTheme="minorEastAsia"/>
                <w:lang w:val="en-US" w:eastAsia="zh-CN"/>
              </w:rPr>
              <w:t xml:space="preserve">Qualcomm: Frequency for n8 in table 6.3.6.1-1 is wrong. </w:t>
            </w:r>
            <w:r>
              <w:rPr>
                <w:rFonts w:eastAsiaTheme="minorEastAsia"/>
                <w:lang w:val="en-US" w:eastAsia="zh-CN"/>
              </w:rPr>
              <w:t xml:space="preserve">In </w:t>
            </w:r>
            <w:r w:rsidRPr="00DF050A">
              <w:rPr>
                <w:rFonts w:eastAsiaTheme="minorEastAsia"/>
                <w:lang w:val="en-US" w:eastAsia="zh-CN"/>
              </w:rPr>
              <w:t xml:space="preserve">Table 6.3.6.2-1 </w:t>
            </w:r>
            <w:r>
              <w:rPr>
                <w:rFonts w:eastAsiaTheme="minorEastAsia"/>
                <w:lang w:val="en-US" w:eastAsia="zh-CN"/>
              </w:rPr>
              <w:t>should it be 35 MHz</w:t>
            </w:r>
            <w:r w:rsidRPr="00DF050A">
              <w:rPr>
                <w:rFonts w:eastAsiaTheme="minorEastAsia"/>
                <w:lang w:val="en-US" w:eastAsia="zh-CN"/>
              </w:rPr>
              <w:t xml:space="preserve"> for n8</w:t>
            </w:r>
          </w:p>
        </w:tc>
      </w:tr>
      <w:tr w:rsidR="00A713BF" w:rsidRPr="00571777" w14:paraId="1B01091A" w14:textId="77777777" w:rsidTr="00992ECD">
        <w:tc>
          <w:tcPr>
            <w:tcW w:w="1961" w:type="dxa"/>
            <w:vMerge/>
          </w:tcPr>
          <w:p w14:paraId="671B59D2" w14:textId="77777777" w:rsidR="00A713BF" w:rsidRPr="00FA1256" w:rsidRDefault="00A713BF" w:rsidP="00D74B7E">
            <w:pPr>
              <w:spacing w:before="120" w:after="120"/>
            </w:pPr>
          </w:p>
        </w:tc>
        <w:tc>
          <w:tcPr>
            <w:tcW w:w="7896" w:type="dxa"/>
          </w:tcPr>
          <w:p w14:paraId="1F51AA5A" w14:textId="787D195E" w:rsidR="00A713BF" w:rsidRPr="00F10305" w:rsidRDefault="00082AD0" w:rsidP="00F10305">
            <w:pPr>
              <w:keepLines/>
              <w:tabs>
                <w:tab w:val="left" w:pos="794"/>
                <w:tab w:val="left" w:pos="1191"/>
                <w:tab w:val="left" w:pos="1588"/>
                <w:tab w:val="left" w:pos="1985"/>
              </w:tabs>
              <w:overflowPunct/>
              <w:autoSpaceDE/>
              <w:autoSpaceDN/>
              <w:adjustRightInd/>
              <w:spacing w:before="120" w:after="120"/>
              <w:textAlignment w:val="auto"/>
              <w:rPr>
                <w:rFonts w:eastAsiaTheme="minorEastAsia"/>
                <w:bCs/>
                <w:lang w:val="en-US" w:eastAsia="zh-CN"/>
              </w:rPr>
            </w:pPr>
            <w:r w:rsidRPr="00F10305">
              <w:rPr>
                <w:rFonts w:eastAsiaTheme="minorEastAsia"/>
                <w:bCs/>
                <w:lang w:val="en-US" w:eastAsia="zh-CN"/>
              </w:rPr>
              <w:t xml:space="preserve">CATT: </w:t>
            </w:r>
            <w:r>
              <w:rPr>
                <w:rFonts w:eastAsiaTheme="minorEastAsia" w:hint="eastAsia"/>
                <w:bCs/>
                <w:lang w:val="en-US" w:eastAsia="zh-CN"/>
              </w:rPr>
              <w:t xml:space="preserve">Thanks for </w:t>
            </w:r>
            <w:proofErr w:type="gramStart"/>
            <w:r>
              <w:rPr>
                <w:rFonts w:eastAsiaTheme="minorEastAsia" w:hint="eastAsia"/>
                <w:bCs/>
                <w:lang w:val="en-US" w:eastAsia="zh-CN"/>
              </w:rPr>
              <w:t>QC</w:t>
            </w:r>
            <w:r>
              <w:rPr>
                <w:rFonts w:eastAsiaTheme="minorEastAsia"/>
                <w:bCs/>
                <w:lang w:val="en-US" w:eastAsia="zh-CN"/>
              </w:rPr>
              <w:t>’</w:t>
            </w:r>
            <w:r>
              <w:rPr>
                <w:rFonts w:eastAsiaTheme="minorEastAsia" w:hint="eastAsia"/>
                <w:bCs/>
                <w:lang w:val="en-US" w:eastAsia="zh-CN"/>
              </w:rPr>
              <w:t>s</w:t>
            </w:r>
            <w:proofErr w:type="gramEnd"/>
            <w:r>
              <w:rPr>
                <w:rFonts w:eastAsiaTheme="minorEastAsia" w:hint="eastAsia"/>
                <w:bCs/>
                <w:lang w:val="en-US" w:eastAsia="zh-CN"/>
              </w:rPr>
              <w:t xml:space="preserve"> careful checking. The TP will be updated accordingly.</w:t>
            </w:r>
          </w:p>
        </w:tc>
      </w:tr>
      <w:tr w:rsidR="00A713BF" w:rsidRPr="00571777" w14:paraId="5F38711C" w14:textId="77777777" w:rsidTr="001B5001">
        <w:trPr>
          <w:trHeight w:val="327"/>
        </w:trPr>
        <w:tc>
          <w:tcPr>
            <w:tcW w:w="1961" w:type="dxa"/>
            <w:vMerge/>
          </w:tcPr>
          <w:p w14:paraId="35E03482" w14:textId="77777777" w:rsidR="00A713BF" w:rsidRPr="00FA1256" w:rsidRDefault="00A713BF" w:rsidP="00D74B7E">
            <w:pPr>
              <w:spacing w:before="120" w:after="120"/>
            </w:pPr>
          </w:p>
        </w:tc>
        <w:tc>
          <w:tcPr>
            <w:tcW w:w="7896" w:type="dxa"/>
          </w:tcPr>
          <w:p w14:paraId="754B2788" w14:textId="7E136370" w:rsidR="00A713BF" w:rsidRPr="00F10305" w:rsidRDefault="00A713BF" w:rsidP="00805BE8">
            <w:pPr>
              <w:overflowPunct/>
              <w:autoSpaceDE/>
              <w:autoSpaceDN/>
              <w:adjustRightInd/>
              <w:spacing w:after="120"/>
              <w:textAlignment w:val="auto"/>
              <w:rPr>
                <w:rFonts w:eastAsiaTheme="minorEastAsia"/>
                <w:b/>
                <w:bCs/>
                <w:lang w:eastAsia="zh-CN"/>
              </w:rPr>
            </w:pPr>
          </w:p>
        </w:tc>
      </w:tr>
      <w:tr w:rsidR="00A713BF" w:rsidRPr="00571777" w14:paraId="07DECF26" w14:textId="77777777" w:rsidTr="00992ECD">
        <w:tc>
          <w:tcPr>
            <w:tcW w:w="1961" w:type="dxa"/>
            <w:vMerge w:val="restart"/>
          </w:tcPr>
          <w:p w14:paraId="368BA993" w14:textId="77777777" w:rsidR="00A713BF" w:rsidRDefault="00A4291B" w:rsidP="00EA7B6C">
            <w:pPr>
              <w:spacing w:before="120" w:after="120"/>
              <w:rPr>
                <w:rFonts w:eastAsiaTheme="minorEastAsia"/>
                <w:lang w:eastAsia="zh-CN"/>
              </w:rPr>
            </w:pPr>
            <w:hyperlink r:id="rId18" w:history="1">
              <w:r w:rsidR="00A713BF" w:rsidRPr="00CC1BDF">
                <w:t>R4-2200146</w:t>
              </w:r>
            </w:hyperlink>
          </w:p>
          <w:p w14:paraId="41D5B081" w14:textId="3FFA1099" w:rsidR="00A713BF" w:rsidRPr="00A713BF" w:rsidRDefault="00A713BF" w:rsidP="00EA7B6C">
            <w:pPr>
              <w:spacing w:before="120" w:after="120"/>
              <w:rPr>
                <w:rFonts w:eastAsiaTheme="minorEastAsia"/>
                <w:lang w:eastAsia="zh-CN"/>
              </w:rPr>
            </w:pPr>
            <w:r>
              <w:rPr>
                <w:rFonts w:eastAsiaTheme="minorEastAsia" w:hint="eastAsia"/>
                <w:lang w:eastAsia="zh-CN"/>
              </w:rPr>
              <w:t>(</w:t>
            </w:r>
            <w:r w:rsidRPr="00CC1BDF">
              <w:t>Draft CR for TS 38.101-1, Introduce new band combinations of V2X_n8A-n47A</w:t>
            </w:r>
            <w:r>
              <w:rPr>
                <w:rFonts w:eastAsiaTheme="minorEastAsia" w:hint="eastAsia"/>
                <w:lang w:eastAsia="zh-CN"/>
              </w:rPr>
              <w:t>)</w:t>
            </w:r>
          </w:p>
        </w:tc>
        <w:tc>
          <w:tcPr>
            <w:tcW w:w="7896" w:type="dxa"/>
          </w:tcPr>
          <w:p w14:paraId="4BB207B7" w14:textId="48DAC895" w:rsidR="00A713BF" w:rsidRPr="00FA1256" w:rsidRDefault="00A713BF" w:rsidP="00175932">
            <w:pPr>
              <w:overflowPunct/>
              <w:autoSpaceDE/>
              <w:autoSpaceDN/>
              <w:adjustRightInd/>
              <w:spacing w:after="120"/>
              <w:textAlignment w:val="auto"/>
              <w:rPr>
                <w:rFonts w:eastAsiaTheme="minorEastAsia"/>
                <w:bCs/>
                <w:lang w:val="en-US" w:eastAsia="zh-CN"/>
              </w:rPr>
            </w:pPr>
          </w:p>
        </w:tc>
      </w:tr>
      <w:tr w:rsidR="00A713BF" w:rsidRPr="00571777" w14:paraId="6107E4A4" w14:textId="77777777" w:rsidTr="00992ECD">
        <w:tc>
          <w:tcPr>
            <w:tcW w:w="1961" w:type="dxa"/>
            <w:vMerge/>
          </w:tcPr>
          <w:p w14:paraId="5C77C2BE" w14:textId="77777777" w:rsidR="00A713BF" w:rsidRPr="00D74B7E" w:rsidRDefault="00A713BF" w:rsidP="00D74B7E">
            <w:pPr>
              <w:spacing w:before="120" w:after="120"/>
            </w:pPr>
          </w:p>
        </w:tc>
        <w:tc>
          <w:tcPr>
            <w:tcW w:w="7896" w:type="dxa"/>
          </w:tcPr>
          <w:p w14:paraId="7976E3A3" w14:textId="0C4DD094" w:rsidR="00A713BF" w:rsidRPr="00FA1256" w:rsidRDefault="00A713BF" w:rsidP="00CF5958">
            <w:pPr>
              <w:overflowPunct/>
              <w:autoSpaceDE/>
              <w:autoSpaceDN/>
              <w:adjustRightInd/>
              <w:spacing w:after="120"/>
              <w:textAlignment w:val="auto"/>
              <w:rPr>
                <w:rFonts w:eastAsiaTheme="minorEastAsia"/>
                <w:b/>
                <w:bCs/>
                <w:lang w:val="en-US" w:eastAsia="zh-CN"/>
              </w:rPr>
            </w:pPr>
          </w:p>
        </w:tc>
      </w:tr>
      <w:tr w:rsidR="00A713BF" w:rsidRPr="00571777" w14:paraId="0DB18B5B" w14:textId="77777777" w:rsidTr="00992ECD">
        <w:tc>
          <w:tcPr>
            <w:tcW w:w="1961" w:type="dxa"/>
            <w:vMerge/>
          </w:tcPr>
          <w:p w14:paraId="0AEF62A9" w14:textId="77777777" w:rsidR="00A713BF" w:rsidRPr="009A4FC3" w:rsidRDefault="00A713BF" w:rsidP="00D74B7E">
            <w:pPr>
              <w:spacing w:before="120" w:after="120"/>
            </w:pPr>
          </w:p>
        </w:tc>
        <w:tc>
          <w:tcPr>
            <w:tcW w:w="7896" w:type="dxa"/>
          </w:tcPr>
          <w:p w14:paraId="1CA8AAEA" w14:textId="6E23DC76" w:rsidR="00A713BF" w:rsidRPr="00FA1256" w:rsidRDefault="00A713BF">
            <w:pPr>
              <w:spacing w:after="120"/>
              <w:rPr>
                <w:rFonts w:eastAsiaTheme="minorEastAsia"/>
                <w:bCs/>
                <w:lang w:eastAsia="ko-KR"/>
              </w:rPr>
            </w:pPr>
          </w:p>
        </w:tc>
      </w:tr>
      <w:tr w:rsidR="00A713BF" w:rsidRPr="00571777" w14:paraId="2643E03B" w14:textId="77777777" w:rsidTr="00992ECD">
        <w:tc>
          <w:tcPr>
            <w:tcW w:w="1961" w:type="dxa"/>
            <w:vMerge w:val="restart"/>
          </w:tcPr>
          <w:p w14:paraId="3BE5B7A7" w14:textId="77777777" w:rsidR="00A713BF" w:rsidRDefault="00A4291B" w:rsidP="00D74B7E">
            <w:pPr>
              <w:spacing w:before="120" w:after="120"/>
              <w:rPr>
                <w:rFonts w:eastAsiaTheme="minorEastAsia"/>
                <w:lang w:eastAsia="zh-CN"/>
              </w:rPr>
            </w:pPr>
            <w:hyperlink r:id="rId19" w:history="1">
              <w:r w:rsidR="00A713BF" w:rsidRPr="00CC1BDF">
                <w:t>R4-2200147</w:t>
              </w:r>
            </w:hyperlink>
          </w:p>
          <w:p w14:paraId="2289BD00" w14:textId="494B4237" w:rsidR="00A713BF" w:rsidRPr="00A526FC" w:rsidRDefault="00A526FC" w:rsidP="00D74B7E">
            <w:pPr>
              <w:spacing w:before="120" w:after="120"/>
              <w:rPr>
                <w:rFonts w:eastAsiaTheme="minorEastAsia"/>
                <w:lang w:eastAsia="zh-CN"/>
              </w:rPr>
            </w:pPr>
            <w:r>
              <w:rPr>
                <w:rFonts w:eastAsiaTheme="minorEastAsia" w:hint="eastAsia"/>
                <w:lang w:eastAsia="zh-CN"/>
              </w:rPr>
              <w:t>(</w:t>
            </w:r>
            <w:r w:rsidRPr="00CC1BDF">
              <w:t>Draft CR for TS 38.101-3, Introduce new band combination of V2X_n8A_47A and</w:t>
            </w:r>
            <w:r w:rsidRPr="00CC1BDF">
              <w:rPr>
                <w:rFonts w:hint="eastAsia"/>
              </w:rPr>
              <w:t xml:space="preserve"> </w:t>
            </w:r>
            <w:r w:rsidRPr="00CC1BDF">
              <w:lastRenderedPageBreak/>
              <w:t>V2X_8A_n47A</w:t>
            </w:r>
            <w:r>
              <w:rPr>
                <w:rFonts w:eastAsiaTheme="minorEastAsia" w:hint="eastAsia"/>
                <w:lang w:eastAsia="zh-CN"/>
              </w:rPr>
              <w:t>)</w:t>
            </w:r>
          </w:p>
        </w:tc>
        <w:tc>
          <w:tcPr>
            <w:tcW w:w="7896" w:type="dxa"/>
          </w:tcPr>
          <w:p w14:paraId="1924725C" w14:textId="70CD9AD8" w:rsidR="00A713BF" w:rsidRPr="00FA1256" w:rsidRDefault="00A713BF">
            <w:pPr>
              <w:spacing w:after="120"/>
              <w:rPr>
                <w:rFonts w:eastAsiaTheme="minorEastAsia"/>
                <w:bCs/>
                <w:lang w:eastAsia="ko-KR"/>
              </w:rPr>
            </w:pPr>
          </w:p>
        </w:tc>
      </w:tr>
      <w:tr w:rsidR="00A713BF" w:rsidRPr="00571777" w14:paraId="52933D22" w14:textId="77777777" w:rsidTr="00992ECD">
        <w:tc>
          <w:tcPr>
            <w:tcW w:w="1961" w:type="dxa"/>
            <w:vMerge/>
          </w:tcPr>
          <w:p w14:paraId="13EE8C0D" w14:textId="77777777" w:rsidR="00A713BF" w:rsidRPr="009A4FC3" w:rsidRDefault="00A713BF" w:rsidP="00D74B7E">
            <w:pPr>
              <w:spacing w:before="120" w:after="120"/>
            </w:pPr>
          </w:p>
        </w:tc>
        <w:tc>
          <w:tcPr>
            <w:tcW w:w="7896" w:type="dxa"/>
          </w:tcPr>
          <w:p w14:paraId="417F7AB5" w14:textId="1ABA339A" w:rsidR="00A713BF" w:rsidRPr="00FA1256" w:rsidRDefault="00A713BF">
            <w:pPr>
              <w:spacing w:after="120"/>
              <w:rPr>
                <w:rFonts w:eastAsiaTheme="minorEastAsia"/>
                <w:bCs/>
                <w:lang w:eastAsia="ko-KR"/>
              </w:rPr>
            </w:pPr>
          </w:p>
        </w:tc>
      </w:tr>
      <w:tr w:rsidR="00A713BF" w:rsidRPr="00571777" w14:paraId="5F741FC7" w14:textId="77777777" w:rsidTr="00992ECD">
        <w:tc>
          <w:tcPr>
            <w:tcW w:w="1961" w:type="dxa"/>
            <w:vMerge/>
          </w:tcPr>
          <w:p w14:paraId="77DBFE6F" w14:textId="77777777" w:rsidR="00A713BF" w:rsidRPr="009A4FC3" w:rsidRDefault="00A713BF" w:rsidP="00D74B7E">
            <w:pPr>
              <w:spacing w:before="120" w:after="120"/>
            </w:pPr>
          </w:p>
        </w:tc>
        <w:tc>
          <w:tcPr>
            <w:tcW w:w="7896" w:type="dxa"/>
          </w:tcPr>
          <w:p w14:paraId="4DBCCF93" w14:textId="745A5A68" w:rsidR="00A713BF" w:rsidRPr="00FA1256" w:rsidRDefault="00A713BF">
            <w:pPr>
              <w:spacing w:after="120"/>
              <w:rPr>
                <w:rFonts w:eastAsiaTheme="minorEastAsia"/>
                <w:bCs/>
                <w:lang w:eastAsia="ko-KR"/>
              </w:rPr>
            </w:pPr>
          </w:p>
        </w:tc>
      </w:tr>
      <w:tr w:rsidR="005E3146" w:rsidRPr="00571777" w14:paraId="08587A13" w14:textId="77777777" w:rsidTr="00992ECD">
        <w:tc>
          <w:tcPr>
            <w:tcW w:w="1961" w:type="dxa"/>
            <w:vMerge w:val="restart"/>
          </w:tcPr>
          <w:p w14:paraId="23736961" w14:textId="77777777" w:rsidR="005E3146" w:rsidRDefault="00A4291B" w:rsidP="00260152">
            <w:hyperlink r:id="rId20" w:history="1">
              <w:r w:rsidR="005E3146" w:rsidRPr="0035673E">
                <w:t>R4-2200508</w:t>
              </w:r>
            </w:hyperlink>
          </w:p>
          <w:p w14:paraId="76445009" w14:textId="741AFFE0" w:rsidR="005E3146" w:rsidRPr="00A526FC" w:rsidRDefault="005E3146" w:rsidP="00F10305">
            <w:pPr>
              <w:spacing w:before="120" w:after="120"/>
              <w:rPr>
                <w:rFonts w:eastAsiaTheme="minorEastAsia"/>
                <w:lang w:eastAsia="zh-CN"/>
              </w:rPr>
            </w:pPr>
            <w:r>
              <w:rPr>
                <w:rFonts w:eastAsiaTheme="minorEastAsia" w:hint="eastAsia"/>
                <w:lang w:eastAsia="zh-CN"/>
              </w:rPr>
              <w:t>(</w:t>
            </w:r>
            <w:r w:rsidRPr="0035673E">
              <w:t>Calculation of MSD for V2X_1A-n47A and V2X_n1A-47A and accompanying TP</w:t>
            </w:r>
            <w:r>
              <w:rPr>
                <w:rFonts w:eastAsiaTheme="minorEastAsia" w:hint="eastAsia"/>
                <w:lang w:eastAsia="zh-CN"/>
              </w:rPr>
              <w:t>)</w:t>
            </w:r>
          </w:p>
        </w:tc>
        <w:tc>
          <w:tcPr>
            <w:tcW w:w="7896" w:type="dxa"/>
          </w:tcPr>
          <w:p w14:paraId="15AEC137" w14:textId="77777777" w:rsidR="005E3146" w:rsidRDefault="005E3146" w:rsidP="00F10305">
            <w:pPr>
              <w:spacing w:after="120"/>
              <w:rPr>
                <w:rFonts w:eastAsiaTheme="minorEastAsia"/>
                <w:b/>
                <w:bCs/>
                <w:sz w:val="24"/>
                <w:lang w:eastAsia="zh-CN"/>
              </w:rPr>
            </w:pPr>
            <w:r>
              <w:rPr>
                <w:rFonts w:eastAsiaTheme="minorEastAsia" w:hint="eastAsia"/>
                <w:bCs/>
                <w:lang w:eastAsia="zh-CN"/>
              </w:rPr>
              <w:t>H</w:t>
            </w:r>
            <w:r>
              <w:rPr>
                <w:rFonts w:eastAsiaTheme="minorEastAsia"/>
                <w:bCs/>
                <w:lang w:eastAsia="zh-CN"/>
              </w:rPr>
              <w:t xml:space="preserve">uawei: </w:t>
            </w:r>
          </w:p>
          <w:p w14:paraId="54980E08" w14:textId="0675CB2B" w:rsidR="005E3146" w:rsidRDefault="005E3146" w:rsidP="00F10305">
            <w:pPr>
              <w:spacing w:after="120"/>
              <w:rPr>
                <w:rFonts w:eastAsiaTheme="minorEastAsia"/>
                <w:b/>
                <w:bCs/>
                <w:sz w:val="24"/>
                <w:lang w:eastAsia="zh-CN"/>
              </w:rPr>
            </w:pPr>
            <w:r>
              <w:rPr>
                <w:rFonts w:eastAsiaTheme="minorEastAsia"/>
                <w:bCs/>
                <w:lang w:eastAsia="zh-CN"/>
              </w:rPr>
              <w:t xml:space="preserve">This TP is not based on the latest TR 37.875. In current TR 37.875, there is no sub-clause </w:t>
            </w:r>
            <w:r w:rsidRPr="002829D2">
              <w:rPr>
                <w:rFonts w:eastAsiaTheme="minorEastAsia"/>
                <w:bCs/>
                <w:lang w:eastAsia="zh-CN"/>
              </w:rPr>
              <w:t>6.1.5.4</w:t>
            </w:r>
            <w:r>
              <w:rPr>
                <w:rFonts w:eastAsiaTheme="minorEastAsia"/>
                <w:bCs/>
                <w:lang w:eastAsia="zh-CN"/>
              </w:rPr>
              <w:t xml:space="preserve">. In sub-clause </w:t>
            </w:r>
            <w:r w:rsidRPr="002829D2">
              <w:rPr>
                <w:rFonts w:eastAsiaTheme="minorEastAsia"/>
                <w:bCs/>
                <w:lang w:eastAsia="zh-CN"/>
              </w:rPr>
              <w:t>6.3.4.4</w:t>
            </w:r>
            <w:r>
              <w:rPr>
                <w:rFonts w:eastAsiaTheme="minorEastAsia"/>
                <w:bCs/>
                <w:lang w:eastAsia="zh-CN"/>
              </w:rPr>
              <w:t xml:space="preserve">, it’s for V2X_n79A_47A instead of V2X_n1A-n47A. The title for </w:t>
            </w:r>
            <w:r w:rsidRPr="002829D2">
              <w:rPr>
                <w:rFonts w:eastAsiaTheme="minorEastAsia"/>
                <w:bCs/>
                <w:lang w:eastAsia="zh-CN"/>
              </w:rPr>
              <w:t>Table 6.1.5.4-1</w:t>
            </w:r>
            <w:r>
              <w:rPr>
                <w:rFonts w:eastAsiaTheme="minorEastAsia"/>
                <w:bCs/>
                <w:lang w:eastAsia="zh-CN"/>
              </w:rPr>
              <w:t xml:space="preserve"> and </w:t>
            </w:r>
            <w:r w:rsidRPr="002829D2">
              <w:rPr>
                <w:rFonts w:eastAsiaTheme="minorEastAsia"/>
                <w:bCs/>
                <w:lang w:eastAsia="zh-CN"/>
              </w:rPr>
              <w:t>Table 6.3.5.4-1</w:t>
            </w:r>
            <w:r>
              <w:rPr>
                <w:rFonts w:eastAsiaTheme="minorEastAsia"/>
                <w:bCs/>
                <w:lang w:eastAsia="zh-CN"/>
              </w:rPr>
              <w:t xml:space="preserve"> is the </w:t>
            </w:r>
            <w:r w:rsidRPr="002829D2">
              <w:rPr>
                <w:rFonts w:eastAsiaTheme="minorEastAsia"/>
                <w:bCs/>
                <w:lang w:eastAsia="zh-CN"/>
              </w:rPr>
              <w:t>Reference sensitivity exceptions (MSD) due to cross band isolation for NR V2X</w:t>
            </w:r>
            <w:r>
              <w:rPr>
                <w:rFonts w:eastAsiaTheme="minorEastAsia"/>
                <w:bCs/>
                <w:lang w:eastAsia="zh-CN"/>
              </w:rPr>
              <w:t xml:space="preserve"> instead the MSD due to harmonic issues declared in the paper. </w:t>
            </w:r>
          </w:p>
          <w:p w14:paraId="35BF5624" w14:textId="3FA37B46" w:rsidR="005E3146" w:rsidRPr="00FA1256" w:rsidRDefault="005E3146" w:rsidP="00F10305">
            <w:pPr>
              <w:spacing w:after="120"/>
              <w:rPr>
                <w:rFonts w:eastAsiaTheme="minorEastAsia"/>
                <w:b/>
                <w:bCs/>
                <w:sz w:val="24"/>
                <w:lang w:eastAsia="zh-CN"/>
              </w:rPr>
            </w:pPr>
            <w:r>
              <w:rPr>
                <w:rFonts w:eastAsiaTheme="minorEastAsia"/>
                <w:bCs/>
                <w:lang w:eastAsia="zh-CN"/>
              </w:rPr>
              <w:t xml:space="preserve">Finally, it isn’t enough to only analyse the MSD for new band combinations </w:t>
            </w:r>
            <w:r w:rsidRPr="002829D2">
              <w:rPr>
                <w:rFonts w:eastAsiaTheme="minorEastAsia"/>
                <w:bCs/>
                <w:lang w:eastAsia="zh-CN"/>
              </w:rPr>
              <w:t>V2X_1A</w:t>
            </w:r>
            <w:r>
              <w:rPr>
                <w:rFonts w:eastAsiaTheme="minorEastAsia"/>
                <w:bCs/>
                <w:lang w:eastAsia="zh-CN"/>
              </w:rPr>
              <w:t>_</w:t>
            </w:r>
            <w:r w:rsidRPr="002829D2">
              <w:rPr>
                <w:rFonts w:eastAsiaTheme="minorEastAsia"/>
                <w:bCs/>
                <w:lang w:eastAsia="zh-CN"/>
              </w:rPr>
              <w:t>n47A and V2X_n1A</w:t>
            </w:r>
            <w:r>
              <w:rPr>
                <w:rFonts w:eastAsiaTheme="minorEastAsia"/>
                <w:bCs/>
                <w:lang w:eastAsia="zh-CN"/>
              </w:rPr>
              <w:t>_</w:t>
            </w:r>
            <w:r w:rsidRPr="002829D2">
              <w:rPr>
                <w:rFonts w:eastAsiaTheme="minorEastAsia"/>
                <w:bCs/>
                <w:lang w:eastAsia="zh-CN"/>
              </w:rPr>
              <w:t>47A</w:t>
            </w:r>
            <w:r>
              <w:rPr>
                <w:rFonts w:eastAsiaTheme="minorEastAsia"/>
                <w:bCs/>
                <w:lang w:eastAsia="zh-CN"/>
              </w:rPr>
              <w:t>. If proponents want to complete these band combinations, other band combinations specific requirements should be studied. It’s better to further improve the quality of text proposals.</w:t>
            </w:r>
          </w:p>
        </w:tc>
      </w:tr>
      <w:tr w:rsidR="005E3146" w:rsidRPr="00571777" w14:paraId="6690401E" w14:textId="77777777" w:rsidTr="00992ECD">
        <w:tc>
          <w:tcPr>
            <w:tcW w:w="1961" w:type="dxa"/>
            <w:vMerge/>
          </w:tcPr>
          <w:p w14:paraId="1DDC5C7D" w14:textId="77777777" w:rsidR="005E3146" w:rsidRPr="009A4FC3" w:rsidRDefault="005E3146" w:rsidP="00F10305">
            <w:pPr>
              <w:spacing w:before="120" w:after="120"/>
              <w:rPr>
                <w:rFonts w:eastAsia="宋体"/>
              </w:rPr>
            </w:pPr>
          </w:p>
        </w:tc>
        <w:tc>
          <w:tcPr>
            <w:tcW w:w="7896" w:type="dxa"/>
          </w:tcPr>
          <w:p w14:paraId="29D4DF88" w14:textId="782620F6" w:rsidR="005E3146" w:rsidRPr="00FA1256" w:rsidRDefault="005E3146" w:rsidP="00F10305">
            <w:pPr>
              <w:spacing w:after="120"/>
              <w:rPr>
                <w:rFonts w:eastAsiaTheme="minorEastAsia"/>
                <w:b/>
                <w:bCs/>
                <w:sz w:val="24"/>
                <w:lang w:eastAsia="ko-KR"/>
              </w:rPr>
            </w:pPr>
            <w:r>
              <w:rPr>
                <w:rFonts w:eastAsiaTheme="minorEastAsia"/>
                <w:bCs/>
                <w:lang w:eastAsia="ko-KR"/>
              </w:rPr>
              <w:t xml:space="preserve">Qualcomm: Support this TP. New sections were created in 37.875 where we thought the MSD material should be placed. </w:t>
            </w:r>
          </w:p>
        </w:tc>
      </w:tr>
      <w:tr w:rsidR="005E3146" w:rsidRPr="00571777" w14:paraId="1E6A61FE" w14:textId="77777777" w:rsidTr="00992ECD">
        <w:tc>
          <w:tcPr>
            <w:tcW w:w="1961" w:type="dxa"/>
            <w:vMerge/>
          </w:tcPr>
          <w:p w14:paraId="1C007FE7" w14:textId="77777777" w:rsidR="005E3146" w:rsidRPr="009A4FC3" w:rsidRDefault="005E3146" w:rsidP="00F10305">
            <w:pPr>
              <w:spacing w:before="120" w:after="120"/>
              <w:rPr>
                <w:rFonts w:eastAsia="宋体"/>
              </w:rPr>
            </w:pPr>
          </w:p>
        </w:tc>
        <w:tc>
          <w:tcPr>
            <w:tcW w:w="7896" w:type="dxa"/>
          </w:tcPr>
          <w:p w14:paraId="5A37815B" w14:textId="062CDF2D" w:rsidR="005E3146" w:rsidRPr="00F10305" w:rsidRDefault="005E3146" w:rsidP="00F10305">
            <w:pPr>
              <w:keepLines/>
              <w:tabs>
                <w:tab w:val="left" w:pos="794"/>
                <w:tab w:val="left" w:pos="1191"/>
                <w:tab w:val="left" w:pos="1588"/>
                <w:tab w:val="left" w:pos="1985"/>
              </w:tabs>
              <w:overflowPunct/>
              <w:autoSpaceDE/>
              <w:autoSpaceDN/>
              <w:adjustRightInd/>
              <w:spacing w:before="120" w:after="120"/>
              <w:textAlignment w:val="auto"/>
              <w:rPr>
                <w:rFonts w:eastAsia="Malgun Gothic"/>
                <w:bCs/>
                <w:lang w:eastAsia="ko-KR"/>
              </w:rPr>
            </w:pPr>
            <w:r>
              <w:rPr>
                <w:rFonts w:eastAsia="Malgun Gothic" w:hint="eastAsia"/>
                <w:bCs/>
                <w:lang w:eastAsia="ko-KR"/>
              </w:rPr>
              <w:t>LGE</w:t>
            </w:r>
            <w:r>
              <w:rPr>
                <w:rFonts w:eastAsia="Malgun Gothic"/>
                <w:bCs/>
                <w:lang w:eastAsia="ko-KR"/>
              </w:rPr>
              <w:t xml:space="preserve"> : RAN4 can define same MSD with same UL configuration as I mentioned in </w:t>
            </w:r>
            <w:r w:rsidRPr="00EB3C52">
              <w:rPr>
                <w:b/>
                <w:u w:val="single"/>
                <w:lang w:eastAsia="ko-KR"/>
              </w:rPr>
              <w:t>Issue 1-1-2</w:t>
            </w:r>
          </w:p>
        </w:tc>
      </w:tr>
      <w:tr w:rsidR="005E3146" w:rsidRPr="00571777" w14:paraId="17EDFA95" w14:textId="77777777" w:rsidTr="00992ECD">
        <w:tc>
          <w:tcPr>
            <w:tcW w:w="1961" w:type="dxa"/>
            <w:vMerge/>
          </w:tcPr>
          <w:p w14:paraId="4198A52A" w14:textId="77777777" w:rsidR="005E3146" w:rsidRPr="009A4FC3" w:rsidRDefault="005E3146">
            <w:pPr>
              <w:spacing w:before="120" w:after="120"/>
            </w:pPr>
          </w:p>
        </w:tc>
        <w:tc>
          <w:tcPr>
            <w:tcW w:w="7896" w:type="dxa"/>
          </w:tcPr>
          <w:p w14:paraId="56D264BA" w14:textId="77777777" w:rsidR="00E961AA" w:rsidRDefault="005E3146">
            <w:pPr>
              <w:keepLines/>
              <w:tabs>
                <w:tab w:val="left" w:pos="794"/>
                <w:tab w:val="left" w:pos="1191"/>
                <w:tab w:val="left" w:pos="1588"/>
                <w:tab w:val="left" w:pos="1985"/>
              </w:tabs>
              <w:spacing w:before="120" w:after="120"/>
              <w:rPr>
                <w:rFonts w:eastAsiaTheme="minorEastAsia"/>
                <w:lang w:eastAsia="zh-CN"/>
              </w:rPr>
            </w:pPr>
            <w:r>
              <w:rPr>
                <w:rFonts w:eastAsiaTheme="minorEastAsia" w:hint="eastAsia"/>
                <w:bCs/>
                <w:lang w:eastAsia="zh-CN"/>
              </w:rPr>
              <w:t xml:space="preserve">CATT: </w:t>
            </w:r>
            <w:r w:rsidR="00E961AA">
              <w:rPr>
                <w:rFonts w:eastAsiaTheme="minorEastAsia" w:hint="eastAsia"/>
                <w:bCs/>
                <w:lang w:eastAsia="zh-CN"/>
              </w:rPr>
              <w:t>The C</w:t>
            </w:r>
            <w:r w:rsidR="00A43822">
              <w:rPr>
                <w:rFonts w:eastAsiaTheme="minorEastAsia" w:hint="eastAsia"/>
                <w:bCs/>
                <w:lang w:eastAsia="zh-CN"/>
              </w:rPr>
              <w:t xml:space="preserve">hapter numbering </w:t>
            </w:r>
            <w:r w:rsidR="00FF5E45">
              <w:rPr>
                <w:rFonts w:eastAsiaTheme="minorEastAsia" w:hint="eastAsia"/>
                <w:bCs/>
                <w:lang w:eastAsia="zh-CN"/>
              </w:rPr>
              <w:t xml:space="preserve">in TR 37.875 </w:t>
            </w:r>
            <w:r w:rsidR="00A43822">
              <w:rPr>
                <w:rFonts w:eastAsiaTheme="minorEastAsia" w:hint="eastAsia"/>
                <w:bCs/>
                <w:lang w:eastAsia="zh-CN"/>
              </w:rPr>
              <w:t xml:space="preserve">should be corrected for </w:t>
            </w:r>
            <w:r w:rsidR="00A43822" w:rsidRPr="0035673E">
              <w:t>V2X_1A-n47A and V2X_n1A-</w:t>
            </w:r>
            <w:r w:rsidR="00A43822">
              <w:rPr>
                <w:rFonts w:eastAsiaTheme="minorEastAsia" w:hint="eastAsia"/>
                <w:lang w:eastAsia="zh-CN"/>
              </w:rPr>
              <w:t>n</w:t>
            </w:r>
            <w:r w:rsidR="00A43822" w:rsidRPr="0035673E">
              <w:t>47A</w:t>
            </w:r>
            <w:r w:rsidR="00E961AA">
              <w:rPr>
                <w:rFonts w:eastAsiaTheme="minorEastAsia" w:hint="eastAsia"/>
                <w:lang w:eastAsia="zh-CN"/>
              </w:rPr>
              <w:t xml:space="preserve"> s</w:t>
            </w:r>
            <w:r w:rsidR="00FF5E45">
              <w:rPr>
                <w:rFonts w:eastAsiaTheme="minorEastAsia" w:hint="eastAsia"/>
                <w:lang w:eastAsia="zh-CN"/>
              </w:rPr>
              <w:t xml:space="preserve">ince we submitted a TP for </w:t>
            </w:r>
            <w:r w:rsidR="00FF5E45" w:rsidRPr="00CC1BDF">
              <w:t>V2X_n8A-n47A, V2X_8A_n47A and V2X_n8A_47A</w:t>
            </w:r>
            <w:r w:rsidR="00E961AA">
              <w:rPr>
                <w:rFonts w:eastAsiaTheme="minorEastAsia" w:hint="eastAsia"/>
                <w:lang w:eastAsia="zh-CN"/>
              </w:rPr>
              <w:t xml:space="preserve">. </w:t>
            </w:r>
          </w:p>
          <w:p w14:paraId="23339AD9" w14:textId="77777777" w:rsidR="00E961AA" w:rsidRDefault="00E961AA">
            <w:pPr>
              <w:keepLines/>
              <w:tabs>
                <w:tab w:val="left" w:pos="794"/>
                <w:tab w:val="left" w:pos="1191"/>
                <w:tab w:val="left" w:pos="1588"/>
                <w:tab w:val="left" w:pos="1985"/>
              </w:tabs>
              <w:spacing w:before="120" w:after="120"/>
              <w:rPr>
                <w:rFonts w:eastAsiaTheme="minorEastAsia"/>
                <w:lang w:eastAsia="zh-CN"/>
              </w:rPr>
            </w:pPr>
            <w:r>
              <w:rPr>
                <w:rFonts w:eastAsiaTheme="minorEastAsia" w:hint="eastAsia"/>
                <w:lang w:eastAsia="zh-CN"/>
              </w:rPr>
              <w:t xml:space="preserve">Clause 6.1.6 can be used for V2X_1_n47. </w:t>
            </w:r>
          </w:p>
          <w:p w14:paraId="55B80B97" w14:textId="0314FEBA" w:rsidR="005E3146" w:rsidRDefault="00E961AA">
            <w:pPr>
              <w:keepLines/>
              <w:tabs>
                <w:tab w:val="left" w:pos="794"/>
                <w:tab w:val="left" w:pos="1191"/>
                <w:tab w:val="left" w:pos="1588"/>
                <w:tab w:val="left" w:pos="1985"/>
              </w:tabs>
              <w:spacing w:before="120" w:after="120"/>
              <w:rPr>
                <w:rFonts w:eastAsiaTheme="minorEastAsia"/>
                <w:lang w:eastAsia="zh-CN"/>
              </w:rPr>
            </w:pPr>
            <w:r>
              <w:rPr>
                <w:rFonts w:eastAsiaTheme="minorEastAsia" w:hint="eastAsia"/>
                <w:lang w:eastAsia="zh-CN"/>
              </w:rPr>
              <w:t>Clause 6.2.7 can be used for V2X_n1-n47.</w:t>
            </w:r>
          </w:p>
          <w:p w14:paraId="6974ABFE" w14:textId="77777777" w:rsidR="00E961AA" w:rsidRDefault="00E961AA">
            <w:pPr>
              <w:keepLines/>
              <w:tabs>
                <w:tab w:val="left" w:pos="794"/>
                <w:tab w:val="left" w:pos="1191"/>
                <w:tab w:val="left" w:pos="1588"/>
                <w:tab w:val="left" w:pos="1985"/>
              </w:tabs>
              <w:spacing w:before="120" w:after="120"/>
              <w:rPr>
                <w:rFonts w:eastAsiaTheme="minorEastAsia"/>
                <w:lang w:eastAsia="zh-CN"/>
              </w:rPr>
            </w:pPr>
            <w:r>
              <w:rPr>
                <w:rFonts w:eastAsiaTheme="minorEastAsia" w:hint="eastAsia"/>
                <w:lang w:eastAsia="zh-CN"/>
              </w:rPr>
              <w:t>Clause 6.3.7 can be used for V2X_n1_47.</w:t>
            </w:r>
          </w:p>
          <w:p w14:paraId="71782D00" w14:textId="3EEC4273" w:rsidR="00072EFA" w:rsidRDefault="00072EFA">
            <w:pPr>
              <w:keepLines/>
              <w:tabs>
                <w:tab w:val="left" w:pos="794"/>
                <w:tab w:val="left" w:pos="1191"/>
                <w:tab w:val="left" w:pos="1588"/>
                <w:tab w:val="left" w:pos="1985"/>
              </w:tabs>
              <w:spacing w:before="120" w:after="120"/>
              <w:rPr>
                <w:rFonts w:eastAsiaTheme="minorEastAsia"/>
                <w:lang w:eastAsia="zh-CN"/>
              </w:rPr>
            </w:pPr>
            <w:r>
              <w:rPr>
                <w:rFonts w:eastAsiaTheme="minorEastAsia" w:hint="eastAsia"/>
                <w:lang w:eastAsia="zh-CN"/>
              </w:rPr>
              <w:t>The MSD section can be added with the correct numbering once it is stable.</w:t>
            </w:r>
          </w:p>
          <w:p w14:paraId="180521CA" w14:textId="0C6E7BBF" w:rsidR="00E961AA" w:rsidRPr="00F10305" w:rsidRDefault="00E961AA" w:rsidP="00F10305">
            <w:pPr>
              <w:rPr>
                <w:rFonts w:eastAsiaTheme="minorEastAsia"/>
                <w:lang w:eastAsia="zh-CN"/>
              </w:rPr>
            </w:pPr>
            <w:r>
              <w:rPr>
                <w:rFonts w:eastAsiaTheme="minorEastAsia" w:hint="eastAsia"/>
                <w:lang w:eastAsia="zh-CN"/>
              </w:rPr>
              <w:t>Other sections for V2X_1_n47, V2X_n1-n47 and V2X_n1_47 can be added later.</w:t>
            </w:r>
          </w:p>
        </w:tc>
      </w:tr>
    </w:tbl>
    <w:p w14:paraId="3FFD8C7F" w14:textId="10A189E2" w:rsidR="009415B0" w:rsidRPr="003418CB" w:rsidRDefault="009415B0" w:rsidP="005B4802">
      <w:pPr>
        <w:rPr>
          <w:color w:val="0070C0"/>
          <w:lang w:val="en-US" w:eastAsia="zh-CN"/>
        </w:rPr>
      </w:pPr>
    </w:p>
    <w:p w14:paraId="54C4684C" w14:textId="51FAA2A0" w:rsidR="003418CB" w:rsidRPr="00035C50" w:rsidRDefault="003418CB" w:rsidP="006D2CC3">
      <w:pPr>
        <w:pStyle w:val="2"/>
        <w:numPr>
          <w:ilvl w:val="0"/>
          <w:numId w:val="7"/>
        </w:numPr>
        <w:ind w:left="576" w:hanging="576"/>
      </w:pPr>
      <w:r w:rsidRPr="00035C50">
        <w:t>Summary</w:t>
      </w:r>
      <w:r w:rsidRPr="00035C50">
        <w:rPr>
          <w:rFonts w:hint="eastAsia"/>
        </w:rPr>
        <w:t xml:space="preserve"> for 1st round </w:t>
      </w:r>
    </w:p>
    <w:p w14:paraId="702EFDB0" w14:textId="77777777" w:rsidR="00DD19DE" w:rsidRPr="00805BE8" w:rsidRDefault="00DD19DE" w:rsidP="006D2CC3">
      <w:pPr>
        <w:pStyle w:val="3"/>
        <w:numPr>
          <w:ilvl w:val="0"/>
          <w:numId w:val="12"/>
        </w:numPr>
      </w:pPr>
      <w:r w:rsidRPr="00805BE8">
        <w:t xml:space="preserve">Open issues </w:t>
      </w:r>
    </w:p>
    <w:p w14:paraId="72FBF6C4" w14:textId="61182F8C" w:rsidR="003418CB" w:rsidRPr="00F10305" w:rsidRDefault="009415B0" w:rsidP="005B4802">
      <w:pPr>
        <w:rPr>
          <w:i/>
          <w:vanish/>
          <w:color w:val="0070C0"/>
          <w:lang w:val="en-US" w:eastAsia="zh-CN"/>
          <w:specVanish/>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05"/>
        <w:gridCol w:w="8352"/>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517E28C4" w:rsidR="004F0821" w:rsidRPr="003B37EA" w:rsidRDefault="003B37EA" w:rsidP="003B37EA">
            <w:pPr>
              <w:rPr>
                <w:rFonts w:eastAsiaTheme="minorEastAsia"/>
                <w:b/>
                <w:u w:val="single"/>
                <w:lang w:eastAsia="zh-CN"/>
              </w:rPr>
            </w:pPr>
            <w:r w:rsidRPr="00EB3C52">
              <w:rPr>
                <w:b/>
                <w:u w:val="single"/>
                <w:lang w:eastAsia="ko-KR"/>
              </w:rPr>
              <w:t>Issue 1-1-1: n47 MSD for V2X_1A_n47A</w:t>
            </w:r>
          </w:p>
        </w:tc>
        <w:tc>
          <w:tcPr>
            <w:tcW w:w="8615" w:type="dxa"/>
          </w:tcPr>
          <w:p w14:paraId="5F3275AE" w14:textId="77FC7AB6" w:rsidR="00DD49F4" w:rsidRPr="007C173A" w:rsidRDefault="00DD49F4" w:rsidP="00DD49F4">
            <w:pPr>
              <w:rPr>
                <w:rFonts w:eastAsiaTheme="minorEastAsia"/>
                <w:i/>
                <w:lang w:val="en-US" w:eastAsia="zh-CN"/>
              </w:rPr>
            </w:pPr>
            <w:r w:rsidRPr="007C173A">
              <w:rPr>
                <w:rFonts w:eastAsiaTheme="minorEastAsia" w:hint="eastAsia"/>
                <w:i/>
                <w:lang w:val="en-US" w:eastAsia="zh-CN"/>
              </w:rPr>
              <w:t xml:space="preserve">Tentative agreements: Option </w:t>
            </w:r>
            <w:r w:rsidR="00292B6E" w:rsidRPr="007C173A">
              <w:rPr>
                <w:rFonts w:eastAsiaTheme="minorEastAsia" w:hint="eastAsia"/>
                <w:i/>
                <w:lang w:val="en-US" w:eastAsia="zh-CN"/>
              </w:rPr>
              <w:t xml:space="preserve">1 </w:t>
            </w:r>
            <w:r w:rsidRPr="007C173A">
              <w:rPr>
                <w:rFonts w:eastAsiaTheme="minorEastAsia" w:hint="eastAsia"/>
                <w:i/>
                <w:lang w:val="en-US" w:eastAsia="zh-CN"/>
              </w:rPr>
              <w:t>is agreeable</w:t>
            </w:r>
            <w:r w:rsidR="00292B6E" w:rsidRPr="007C173A">
              <w:rPr>
                <w:rFonts w:eastAsiaTheme="minorEastAsia" w:hint="eastAsia"/>
                <w:i/>
                <w:lang w:val="en-US" w:eastAsia="zh-CN"/>
              </w:rPr>
              <w:t>.</w:t>
            </w:r>
          </w:p>
          <w:p w14:paraId="2DD97864" w14:textId="286C02A2" w:rsidR="00DD49F4" w:rsidRPr="007C173A" w:rsidRDefault="00DD49F4" w:rsidP="00DD49F4">
            <w:pPr>
              <w:rPr>
                <w:rFonts w:eastAsiaTheme="minorEastAsia"/>
                <w:i/>
                <w:lang w:val="en-US" w:eastAsia="zh-CN"/>
              </w:rPr>
            </w:pPr>
            <w:r w:rsidRPr="007C173A">
              <w:rPr>
                <w:rFonts w:eastAsiaTheme="minorEastAsia" w:hint="eastAsia"/>
                <w:i/>
                <w:lang w:val="en-US" w:eastAsia="zh-CN"/>
              </w:rPr>
              <w:t>Candidate options: NONE</w:t>
            </w:r>
          </w:p>
          <w:p w14:paraId="0456AA7D" w14:textId="3D37183C" w:rsidR="00D72E3A" w:rsidRPr="007C173A" w:rsidRDefault="00DD49F4" w:rsidP="007C173A">
            <w:pPr>
              <w:rPr>
                <w:rFonts w:eastAsiaTheme="minorEastAsia"/>
                <w:lang w:val="en-US" w:eastAsia="zh-CN"/>
              </w:rPr>
            </w:pPr>
            <w:r w:rsidRPr="007C173A">
              <w:rPr>
                <w:rFonts w:eastAsiaTheme="minorEastAsia"/>
                <w:i/>
                <w:lang w:val="en-US" w:eastAsia="zh-CN"/>
              </w:rPr>
              <w:t>Recommendations</w:t>
            </w:r>
            <w:r w:rsidRPr="007C173A">
              <w:rPr>
                <w:rFonts w:eastAsiaTheme="minorEastAsia" w:hint="eastAsia"/>
                <w:i/>
                <w:lang w:val="en-US" w:eastAsia="zh-CN"/>
              </w:rPr>
              <w:t xml:space="preserve"> for 2</w:t>
            </w:r>
            <w:r w:rsidRPr="007C173A">
              <w:rPr>
                <w:rFonts w:eastAsiaTheme="minorEastAsia" w:hint="eastAsia"/>
                <w:i/>
                <w:vertAlign w:val="superscript"/>
                <w:lang w:val="en-US" w:eastAsia="zh-CN"/>
              </w:rPr>
              <w:t>nd</w:t>
            </w:r>
            <w:r w:rsidRPr="007C173A">
              <w:rPr>
                <w:rFonts w:eastAsiaTheme="minorEastAsia" w:hint="eastAsia"/>
                <w:i/>
                <w:lang w:val="en-US" w:eastAsia="zh-CN"/>
              </w:rPr>
              <w:t xml:space="preserve"> round: </w:t>
            </w:r>
            <w:r w:rsidR="009D0AC3" w:rsidRPr="007C173A">
              <w:rPr>
                <w:rFonts w:eastAsiaTheme="minorEastAsia"/>
                <w:bCs/>
                <w:iCs/>
                <w:lang w:val="en-US" w:eastAsia="zh-CN"/>
              </w:rPr>
              <w:t>Further discuss in second round</w:t>
            </w:r>
          </w:p>
        </w:tc>
      </w:tr>
      <w:tr w:rsidR="00512861" w14:paraId="33BCA26B" w14:textId="77777777" w:rsidTr="0026187A">
        <w:tc>
          <w:tcPr>
            <w:tcW w:w="1242" w:type="dxa"/>
          </w:tcPr>
          <w:p w14:paraId="0101CC89" w14:textId="1A9547E9" w:rsidR="00512861" w:rsidRPr="003B37EA" w:rsidRDefault="003B37EA" w:rsidP="006F5CBE">
            <w:pPr>
              <w:rPr>
                <w:rFonts w:eastAsiaTheme="minorEastAsia"/>
                <w:b/>
                <w:u w:val="single"/>
                <w:lang w:eastAsia="zh-CN"/>
              </w:rPr>
            </w:pPr>
            <w:r w:rsidRPr="00A54D94">
              <w:rPr>
                <w:b/>
                <w:u w:val="single"/>
                <w:lang w:eastAsia="ko-KR"/>
              </w:rPr>
              <w:t>Issue 1-1-2: n47 MSD for V2X_n1A-n47A</w:t>
            </w:r>
          </w:p>
        </w:tc>
        <w:tc>
          <w:tcPr>
            <w:tcW w:w="8615" w:type="dxa"/>
          </w:tcPr>
          <w:p w14:paraId="2A73A2FE" w14:textId="2BFC8A76" w:rsidR="00DD49F4" w:rsidRPr="007C173A" w:rsidRDefault="00DD49F4" w:rsidP="00DD49F4">
            <w:pPr>
              <w:rPr>
                <w:rFonts w:eastAsiaTheme="minorEastAsia"/>
                <w:i/>
                <w:lang w:val="en-US" w:eastAsia="zh-CN"/>
              </w:rPr>
            </w:pPr>
            <w:r w:rsidRPr="007C173A">
              <w:rPr>
                <w:rFonts w:eastAsiaTheme="minorEastAsia" w:hint="eastAsia"/>
                <w:i/>
                <w:lang w:val="en-US" w:eastAsia="zh-CN"/>
              </w:rPr>
              <w:t>Tentative agreements:</w:t>
            </w:r>
            <w:r w:rsidR="00292B6E" w:rsidRPr="007C173A">
              <w:rPr>
                <w:rFonts w:eastAsiaTheme="minorEastAsia" w:hint="eastAsia"/>
                <w:i/>
                <w:lang w:val="en-US" w:eastAsia="zh-CN"/>
              </w:rPr>
              <w:t xml:space="preserve"> None</w:t>
            </w:r>
          </w:p>
          <w:p w14:paraId="3140C5D6" w14:textId="12588B64" w:rsidR="00DD49F4" w:rsidRPr="007C173A" w:rsidRDefault="00DD49F4" w:rsidP="00DD49F4">
            <w:pPr>
              <w:rPr>
                <w:rFonts w:eastAsiaTheme="minorEastAsia"/>
                <w:i/>
                <w:lang w:val="en-US" w:eastAsia="zh-CN"/>
              </w:rPr>
            </w:pPr>
            <w:r w:rsidRPr="007C173A">
              <w:rPr>
                <w:rFonts w:eastAsiaTheme="minorEastAsia" w:hint="eastAsia"/>
                <w:i/>
                <w:lang w:val="en-US" w:eastAsia="zh-CN"/>
              </w:rPr>
              <w:t>Candidate options:</w:t>
            </w:r>
            <w:r w:rsidR="00292B6E" w:rsidRPr="007C173A">
              <w:rPr>
                <w:rFonts w:eastAsiaTheme="minorEastAsia" w:hint="eastAsia"/>
                <w:i/>
                <w:lang w:val="en-US" w:eastAsia="zh-CN"/>
              </w:rPr>
              <w:t xml:space="preserve"> </w:t>
            </w:r>
          </w:p>
          <w:p w14:paraId="0A0FC53A" w14:textId="77777777" w:rsidR="00292B6E" w:rsidRPr="007C173A" w:rsidRDefault="00292B6E" w:rsidP="00292B6E">
            <w:pPr>
              <w:pStyle w:val="afe"/>
              <w:numPr>
                <w:ilvl w:val="1"/>
                <w:numId w:val="1"/>
              </w:numPr>
              <w:overflowPunct/>
              <w:autoSpaceDE/>
              <w:autoSpaceDN/>
              <w:adjustRightInd/>
              <w:spacing w:after="120"/>
              <w:ind w:left="1440" w:firstLineChars="0"/>
              <w:textAlignment w:val="auto"/>
              <w:rPr>
                <w:rFonts w:eastAsia="宋体"/>
                <w:szCs w:val="24"/>
                <w:lang w:eastAsia="zh-CN"/>
              </w:rPr>
            </w:pPr>
            <w:r w:rsidRPr="007C173A">
              <w:rPr>
                <w:rFonts w:eastAsia="宋体" w:hint="eastAsia"/>
                <w:szCs w:val="24"/>
                <w:lang w:eastAsia="zh-CN"/>
              </w:rPr>
              <w:t>Option 1:</w:t>
            </w:r>
            <w:r w:rsidRPr="007C173A">
              <w:rPr>
                <w:rFonts w:eastAsia="宋体"/>
                <w:szCs w:val="24"/>
                <w:lang w:eastAsia="zh-CN"/>
              </w:rPr>
              <w:t xml:space="preserve"> Adopt the MSD’s given in </w:t>
            </w:r>
            <w:r w:rsidRPr="007C173A">
              <w:rPr>
                <w:rFonts w:eastAsia="宋体" w:hint="eastAsia"/>
                <w:szCs w:val="24"/>
                <w:lang w:eastAsia="zh-CN"/>
              </w:rPr>
              <w:t xml:space="preserve">below table for </w:t>
            </w:r>
            <w:r w:rsidRPr="007C173A">
              <w:rPr>
                <w:rFonts w:eastAsia="宋体"/>
                <w:szCs w:val="24"/>
                <w:lang w:eastAsia="zh-CN"/>
              </w:rPr>
              <w:t>V2X_n1A-n47A</w:t>
            </w:r>
          </w:p>
          <w:tbl>
            <w:tblPr>
              <w:tblW w:w="0" w:type="auto"/>
              <w:tblCellMar>
                <w:left w:w="0" w:type="dxa"/>
                <w:right w:w="0" w:type="dxa"/>
              </w:tblCellMar>
              <w:tblLook w:val="04A0" w:firstRow="1" w:lastRow="0" w:firstColumn="1" w:lastColumn="0" w:noHBand="0" w:noVBand="1"/>
            </w:tblPr>
            <w:tblGrid>
              <w:gridCol w:w="1708"/>
              <w:gridCol w:w="1602"/>
              <w:gridCol w:w="1602"/>
              <w:gridCol w:w="1602"/>
              <w:gridCol w:w="1602"/>
            </w:tblGrid>
            <w:tr w:rsidR="00292B6E" w:rsidRPr="007C173A" w14:paraId="6AD8C2AF" w14:textId="77777777" w:rsidTr="00A4291B">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E0582" w14:textId="77777777" w:rsidR="00292B6E" w:rsidRPr="007C173A" w:rsidRDefault="00292B6E" w:rsidP="00A4291B">
                  <w:pPr>
                    <w:jc w:val="center"/>
                    <w:rPr>
                      <w:rFonts w:eastAsiaTheme="minorHAnsi"/>
                      <w:lang w:val="en-US"/>
                    </w:rPr>
                  </w:pPr>
                  <w:r w:rsidRPr="007C173A">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F611FD" w14:textId="77777777" w:rsidR="00292B6E" w:rsidRPr="007C173A" w:rsidRDefault="00292B6E" w:rsidP="00A4291B">
                  <w:pPr>
                    <w:jc w:val="center"/>
                  </w:pPr>
                  <w:r w:rsidRPr="007C173A">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CCE82" w14:textId="77777777" w:rsidR="00292B6E" w:rsidRPr="007C173A" w:rsidRDefault="00292B6E" w:rsidP="00A4291B">
                  <w:pPr>
                    <w:jc w:val="center"/>
                  </w:pPr>
                  <w:r w:rsidRPr="007C173A">
                    <w:t>20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B2285" w14:textId="77777777" w:rsidR="00292B6E" w:rsidRPr="007C173A" w:rsidRDefault="00292B6E" w:rsidP="00A4291B">
                  <w:pPr>
                    <w:jc w:val="center"/>
                  </w:pPr>
                  <w:r w:rsidRPr="007C173A">
                    <w:t>30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D84B98" w14:textId="77777777" w:rsidR="00292B6E" w:rsidRPr="007C173A" w:rsidRDefault="00292B6E" w:rsidP="00A4291B">
                  <w:pPr>
                    <w:jc w:val="center"/>
                  </w:pPr>
                  <w:r w:rsidRPr="007C173A">
                    <w:t>40</w:t>
                  </w:r>
                </w:p>
              </w:tc>
            </w:tr>
            <w:tr w:rsidR="00292B6E" w:rsidRPr="007C173A" w14:paraId="3511DD2A" w14:textId="77777777" w:rsidTr="00A4291B">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1A3D2" w14:textId="77777777" w:rsidR="00292B6E" w:rsidRPr="007C173A" w:rsidRDefault="00292B6E" w:rsidP="00A4291B">
                  <w:pPr>
                    <w:jc w:val="center"/>
                  </w:pPr>
                  <w:r w:rsidRPr="007C173A">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71E66682" w14:textId="77777777" w:rsidR="00292B6E" w:rsidRPr="007C173A" w:rsidRDefault="00292B6E" w:rsidP="00A4291B">
                  <w:pPr>
                    <w:jc w:val="center"/>
                  </w:pPr>
                  <w:r w:rsidRPr="007C173A">
                    <w:t>20.1</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2EF78469" w14:textId="77777777" w:rsidR="00292B6E" w:rsidRPr="007C173A" w:rsidRDefault="00292B6E" w:rsidP="00A4291B">
                  <w:pPr>
                    <w:jc w:val="center"/>
                  </w:pPr>
                  <w:r w:rsidRPr="007C173A">
                    <w:t>16.3</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689F7B4C" w14:textId="77777777" w:rsidR="00292B6E" w:rsidRPr="007C173A" w:rsidRDefault="00292B6E" w:rsidP="00A4291B">
                  <w:pPr>
                    <w:jc w:val="center"/>
                  </w:pPr>
                  <w:r w:rsidRPr="007C173A">
                    <w:t>14.7</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949F391" w14:textId="77777777" w:rsidR="00292B6E" w:rsidRPr="007C173A" w:rsidRDefault="00292B6E" w:rsidP="00A4291B">
                  <w:pPr>
                    <w:jc w:val="center"/>
                  </w:pPr>
                  <w:r w:rsidRPr="007C173A">
                    <w:t>13.2</w:t>
                  </w:r>
                </w:p>
              </w:tc>
            </w:tr>
          </w:tbl>
          <w:p w14:paraId="095E65C9" w14:textId="1193CAD8" w:rsidR="00292B6E" w:rsidRPr="007C173A" w:rsidRDefault="00292B6E" w:rsidP="00F10305">
            <w:pPr>
              <w:pStyle w:val="afe"/>
              <w:numPr>
                <w:ilvl w:val="1"/>
                <w:numId w:val="1"/>
              </w:numPr>
              <w:overflowPunct/>
              <w:autoSpaceDE/>
              <w:autoSpaceDN/>
              <w:adjustRightInd/>
              <w:spacing w:after="120"/>
              <w:ind w:left="1440" w:firstLineChars="0"/>
              <w:textAlignment w:val="auto"/>
              <w:rPr>
                <w:rFonts w:eastAsia="宋体"/>
                <w:szCs w:val="24"/>
                <w:lang w:eastAsia="zh-CN"/>
              </w:rPr>
            </w:pPr>
            <w:r w:rsidRPr="007C173A">
              <w:rPr>
                <w:rFonts w:eastAsia="宋体"/>
                <w:szCs w:val="24"/>
                <w:lang w:eastAsia="zh-CN"/>
              </w:rPr>
              <w:t xml:space="preserve">Option 2: Reuse MSD of V2X_1A-n47A with the same UL configurations for V2X_n1A-n47A. </w:t>
            </w:r>
          </w:p>
          <w:p w14:paraId="24E1EB62" w14:textId="77777777" w:rsidR="00292B6E" w:rsidRPr="007C173A" w:rsidRDefault="00292B6E" w:rsidP="00DD49F4">
            <w:pPr>
              <w:rPr>
                <w:rFonts w:eastAsiaTheme="minorEastAsia"/>
                <w:i/>
                <w:lang w:val="en-US" w:eastAsia="zh-CN"/>
              </w:rPr>
            </w:pPr>
          </w:p>
          <w:p w14:paraId="3D1041E4" w14:textId="4BBA6BA5" w:rsidR="00512861" w:rsidRPr="007C173A" w:rsidRDefault="00DD49F4" w:rsidP="00DD49F4">
            <w:pPr>
              <w:overflowPunct/>
              <w:autoSpaceDE/>
              <w:autoSpaceDN/>
              <w:adjustRightInd/>
              <w:textAlignment w:val="auto"/>
              <w:rPr>
                <w:rFonts w:eastAsiaTheme="minorEastAsia"/>
                <w:lang w:eastAsia="zh-CN"/>
              </w:rPr>
            </w:pPr>
            <w:r w:rsidRPr="007C173A">
              <w:rPr>
                <w:rFonts w:eastAsiaTheme="minorEastAsia"/>
                <w:i/>
                <w:lang w:val="en-US" w:eastAsia="zh-CN"/>
              </w:rPr>
              <w:lastRenderedPageBreak/>
              <w:t>Recommendations</w:t>
            </w:r>
            <w:r w:rsidRPr="007C173A">
              <w:rPr>
                <w:rFonts w:eastAsiaTheme="minorEastAsia" w:hint="eastAsia"/>
                <w:i/>
                <w:lang w:val="en-US" w:eastAsia="zh-CN"/>
              </w:rPr>
              <w:t xml:space="preserve"> for 2</w:t>
            </w:r>
            <w:r w:rsidRPr="007C173A">
              <w:rPr>
                <w:rFonts w:eastAsiaTheme="minorEastAsia" w:hint="eastAsia"/>
                <w:i/>
                <w:vertAlign w:val="superscript"/>
                <w:lang w:val="en-US" w:eastAsia="zh-CN"/>
              </w:rPr>
              <w:t>nd</w:t>
            </w:r>
            <w:r w:rsidRPr="007C173A">
              <w:rPr>
                <w:rFonts w:eastAsiaTheme="minorEastAsia" w:hint="eastAsia"/>
                <w:i/>
                <w:lang w:val="en-US" w:eastAsia="zh-CN"/>
              </w:rPr>
              <w:t xml:space="preserve"> round:</w:t>
            </w:r>
            <w:r w:rsidR="00292B6E" w:rsidRPr="007C173A">
              <w:rPr>
                <w:rFonts w:eastAsiaTheme="minorEastAsia" w:hint="eastAsia"/>
                <w:i/>
                <w:lang w:val="en-US" w:eastAsia="zh-CN"/>
              </w:rPr>
              <w:t xml:space="preserve"> Further discussion is needed in 2</w:t>
            </w:r>
            <w:r w:rsidR="00292B6E" w:rsidRPr="007C173A">
              <w:rPr>
                <w:rFonts w:eastAsiaTheme="minorEastAsia"/>
                <w:i/>
                <w:vertAlign w:val="superscript"/>
                <w:lang w:val="en-US" w:eastAsia="zh-CN"/>
              </w:rPr>
              <w:t>nd</w:t>
            </w:r>
            <w:r w:rsidR="00292B6E" w:rsidRPr="007C173A">
              <w:rPr>
                <w:rFonts w:eastAsiaTheme="minorEastAsia" w:hint="eastAsia"/>
                <w:i/>
                <w:lang w:val="en-US" w:eastAsia="zh-CN"/>
              </w:rPr>
              <w:t xml:space="preserve"> round.</w:t>
            </w:r>
          </w:p>
        </w:tc>
      </w:tr>
      <w:tr w:rsidR="003B37EA" w14:paraId="6FD94CEE" w14:textId="77777777" w:rsidTr="0026187A">
        <w:tc>
          <w:tcPr>
            <w:tcW w:w="1242" w:type="dxa"/>
          </w:tcPr>
          <w:p w14:paraId="720ACE3D" w14:textId="7E694C6E" w:rsidR="003B37EA" w:rsidRPr="00A54D94" w:rsidRDefault="003B37EA" w:rsidP="006F5CBE">
            <w:pPr>
              <w:rPr>
                <w:b/>
                <w:u w:val="single"/>
                <w:lang w:eastAsia="ko-KR"/>
              </w:rPr>
            </w:pPr>
            <w:r w:rsidRPr="00EB3C52">
              <w:rPr>
                <w:b/>
                <w:u w:val="single"/>
                <w:lang w:eastAsia="ko-KR"/>
              </w:rPr>
              <w:lastRenderedPageBreak/>
              <w:t>Issue 1-2-1: Optionality of V2X band combination support</w:t>
            </w:r>
          </w:p>
        </w:tc>
        <w:tc>
          <w:tcPr>
            <w:tcW w:w="8615" w:type="dxa"/>
          </w:tcPr>
          <w:p w14:paraId="1D6E7422" w14:textId="77777777" w:rsidR="00DD49F4" w:rsidRPr="007C173A" w:rsidRDefault="00DD49F4" w:rsidP="00DD49F4">
            <w:pPr>
              <w:rPr>
                <w:rFonts w:eastAsiaTheme="minorEastAsia"/>
                <w:i/>
                <w:lang w:val="en-US" w:eastAsia="zh-CN"/>
              </w:rPr>
            </w:pPr>
            <w:r w:rsidRPr="007C173A">
              <w:rPr>
                <w:rFonts w:eastAsiaTheme="minorEastAsia" w:hint="eastAsia"/>
                <w:i/>
                <w:lang w:val="en-US" w:eastAsia="zh-CN"/>
              </w:rPr>
              <w:t>Tentative agreements:</w:t>
            </w:r>
          </w:p>
          <w:p w14:paraId="127F37D8" w14:textId="45A474D6" w:rsidR="005D45C8" w:rsidRPr="007C173A" w:rsidRDefault="005D45C8" w:rsidP="00F10305">
            <w:pPr>
              <w:pStyle w:val="afe"/>
              <w:numPr>
                <w:ilvl w:val="1"/>
                <w:numId w:val="1"/>
              </w:numPr>
              <w:overflowPunct/>
              <w:autoSpaceDE/>
              <w:autoSpaceDN/>
              <w:adjustRightInd/>
              <w:spacing w:after="120"/>
              <w:ind w:left="1440" w:firstLineChars="0"/>
              <w:textAlignment w:val="auto"/>
              <w:rPr>
                <w:rFonts w:eastAsia="宋体"/>
                <w:szCs w:val="24"/>
                <w:lang w:eastAsia="zh-CN"/>
              </w:rPr>
            </w:pPr>
            <w:r w:rsidRPr="007C173A">
              <w:rPr>
                <w:rFonts w:eastAsia="宋体" w:hint="eastAsia"/>
                <w:szCs w:val="24"/>
                <w:lang w:eastAsia="zh-CN"/>
              </w:rPr>
              <w:t>RAN4 achieved an agreement that all band combinations that are release independent from Rel-16 are optional. The agreement is captured in TR 37.875 so no further discussion is needed.</w:t>
            </w:r>
          </w:p>
          <w:p w14:paraId="3169ECD5" w14:textId="512318CC" w:rsidR="00DD49F4" w:rsidRPr="007C173A" w:rsidRDefault="00DD49F4" w:rsidP="00DD49F4">
            <w:pPr>
              <w:rPr>
                <w:rFonts w:eastAsiaTheme="minorEastAsia"/>
                <w:i/>
                <w:lang w:val="en-US" w:eastAsia="zh-CN"/>
              </w:rPr>
            </w:pPr>
            <w:r w:rsidRPr="007C173A">
              <w:rPr>
                <w:rFonts w:eastAsiaTheme="minorEastAsia" w:hint="eastAsia"/>
                <w:i/>
                <w:lang w:val="en-US" w:eastAsia="zh-CN"/>
              </w:rPr>
              <w:t>Candidate options:</w:t>
            </w:r>
            <w:r w:rsidR="005D45C8" w:rsidRPr="007C173A">
              <w:rPr>
                <w:rFonts w:eastAsiaTheme="minorEastAsia" w:hint="eastAsia"/>
                <w:i/>
                <w:lang w:val="en-US" w:eastAsia="zh-CN"/>
              </w:rPr>
              <w:t xml:space="preserve"> NONE</w:t>
            </w:r>
          </w:p>
          <w:p w14:paraId="2396EB9B" w14:textId="4A7B28E5" w:rsidR="003B37EA" w:rsidRPr="007C173A" w:rsidRDefault="00DD49F4" w:rsidP="00DD49F4">
            <w:pPr>
              <w:rPr>
                <w:rFonts w:eastAsiaTheme="minorEastAsia"/>
                <w:lang w:eastAsia="zh-CN"/>
              </w:rPr>
            </w:pPr>
            <w:r w:rsidRPr="007C173A">
              <w:rPr>
                <w:rFonts w:eastAsiaTheme="minorEastAsia"/>
                <w:i/>
                <w:lang w:val="en-US" w:eastAsia="zh-CN"/>
              </w:rPr>
              <w:t>Recommendations</w:t>
            </w:r>
            <w:r w:rsidRPr="007C173A">
              <w:rPr>
                <w:rFonts w:eastAsiaTheme="minorEastAsia" w:hint="eastAsia"/>
                <w:i/>
                <w:lang w:val="en-US" w:eastAsia="zh-CN"/>
              </w:rPr>
              <w:t xml:space="preserve"> for 2</w:t>
            </w:r>
            <w:r w:rsidRPr="007C173A">
              <w:rPr>
                <w:rFonts w:eastAsiaTheme="minorEastAsia" w:hint="eastAsia"/>
                <w:i/>
                <w:vertAlign w:val="superscript"/>
                <w:lang w:val="en-US" w:eastAsia="zh-CN"/>
              </w:rPr>
              <w:t>nd</w:t>
            </w:r>
            <w:r w:rsidRPr="007C173A">
              <w:rPr>
                <w:rFonts w:eastAsiaTheme="minorEastAsia" w:hint="eastAsia"/>
                <w:i/>
                <w:lang w:val="en-US" w:eastAsia="zh-CN"/>
              </w:rPr>
              <w:t xml:space="preserve"> round:</w:t>
            </w:r>
            <w:r w:rsidR="005D45C8" w:rsidRPr="007C173A">
              <w:rPr>
                <w:rFonts w:eastAsiaTheme="minorEastAsia" w:hint="eastAsia"/>
                <w:i/>
                <w:lang w:val="en-US" w:eastAsia="zh-CN"/>
              </w:rPr>
              <w:t xml:space="preserve"> No further discussion is needed.</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6D2CC3">
      <w:pPr>
        <w:pStyle w:val="3"/>
        <w:numPr>
          <w:ilvl w:val="0"/>
          <w:numId w:val="12"/>
        </w:numPr>
      </w:pPr>
      <w:r w:rsidRPr="00805BE8">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196637" w14:paraId="7669A10C" w14:textId="77777777" w:rsidTr="0026187A">
        <w:tc>
          <w:tcPr>
            <w:tcW w:w="1242" w:type="dxa"/>
          </w:tcPr>
          <w:p w14:paraId="333DFCA1" w14:textId="6D9D832A" w:rsidR="00196637" w:rsidRPr="00EA0DB1" w:rsidRDefault="00A4291B" w:rsidP="00EA0DB1">
            <w:pPr>
              <w:spacing w:before="120" w:after="120"/>
              <w:rPr>
                <w:rFonts w:eastAsiaTheme="minorEastAsia"/>
                <w:lang w:eastAsia="zh-CN"/>
              </w:rPr>
            </w:pPr>
            <w:hyperlink r:id="rId21" w:history="1">
              <w:r w:rsidR="00196637" w:rsidRPr="00CC1BDF">
                <w:t>R4-2200145</w:t>
              </w:r>
            </w:hyperlink>
          </w:p>
        </w:tc>
        <w:tc>
          <w:tcPr>
            <w:tcW w:w="8615" w:type="dxa"/>
          </w:tcPr>
          <w:p w14:paraId="6C118008" w14:textId="52C30CFB" w:rsidR="00196637" w:rsidRPr="00F10305" w:rsidRDefault="00BA4C24" w:rsidP="00F10305">
            <w:pPr>
              <w:keepLines/>
              <w:tabs>
                <w:tab w:val="left" w:pos="794"/>
                <w:tab w:val="left" w:pos="1191"/>
                <w:tab w:val="left" w:pos="1588"/>
                <w:tab w:val="left" w:pos="1985"/>
              </w:tabs>
              <w:overflowPunct/>
              <w:autoSpaceDE/>
              <w:autoSpaceDN/>
              <w:adjustRightInd/>
              <w:spacing w:before="120" w:after="120"/>
              <w:textAlignment w:val="auto"/>
            </w:pPr>
            <w:r w:rsidRPr="00F10305">
              <w:rPr>
                <w:rFonts w:eastAsia="宋体"/>
              </w:rPr>
              <w:t>To be revised.</w:t>
            </w:r>
          </w:p>
        </w:tc>
      </w:tr>
      <w:tr w:rsidR="00196637" w14:paraId="5CF3F6FC" w14:textId="77777777" w:rsidTr="0026187A">
        <w:tc>
          <w:tcPr>
            <w:tcW w:w="1242" w:type="dxa"/>
          </w:tcPr>
          <w:p w14:paraId="1FBA41B8" w14:textId="3AB4505C" w:rsidR="00196637" w:rsidRPr="00592E20" w:rsidRDefault="00A4291B" w:rsidP="00EA0DB1">
            <w:pPr>
              <w:spacing w:before="120" w:after="120"/>
              <w:rPr>
                <w:rFonts w:eastAsiaTheme="minorEastAsia"/>
                <w:lang w:eastAsia="zh-CN"/>
              </w:rPr>
            </w:pPr>
            <w:hyperlink r:id="rId22" w:history="1">
              <w:r w:rsidR="00196637" w:rsidRPr="00CC1BDF">
                <w:t>R4-2200146</w:t>
              </w:r>
            </w:hyperlink>
          </w:p>
        </w:tc>
        <w:tc>
          <w:tcPr>
            <w:tcW w:w="8615" w:type="dxa"/>
          </w:tcPr>
          <w:p w14:paraId="4777E0B2" w14:textId="1FD5E143" w:rsidR="00196637" w:rsidRPr="00F10305" w:rsidRDefault="00BA4C24" w:rsidP="00F10305">
            <w:pPr>
              <w:spacing w:before="120" w:after="120"/>
            </w:pPr>
            <w:r w:rsidRPr="00F10305">
              <w:rPr>
                <w:rFonts w:eastAsia="宋体"/>
              </w:rPr>
              <w:t>To be endorsed.</w:t>
            </w:r>
          </w:p>
        </w:tc>
      </w:tr>
      <w:tr w:rsidR="00196637" w14:paraId="3322E5BE" w14:textId="77777777" w:rsidTr="0026187A">
        <w:tc>
          <w:tcPr>
            <w:tcW w:w="1242" w:type="dxa"/>
          </w:tcPr>
          <w:p w14:paraId="618E6A70" w14:textId="11712C4F" w:rsidR="00196637" w:rsidRPr="007F410C" w:rsidRDefault="00A4291B" w:rsidP="00EA0DB1">
            <w:pPr>
              <w:spacing w:before="120" w:after="120"/>
              <w:rPr>
                <w:rFonts w:eastAsiaTheme="minorEastAsia"/>
                <w:lang w:eastAsia="zh-CN"/>
              </w:rPr>
            </w:pPr>
            <w:hyperlink r:id="rId23" w:history="1">
              <w:r w:rsidR="00196637" w:rsidRPr="00694563">
                <w:t>R4-2200147</w:t>
              </w:r>
            </w:hyperlink>
          </w:p>
        </w:tc>
        <w:tc>
          <w:tcPr>
            <w:tcW w:w="8615" w:type="dxa"/>
          </w:tcPr>
          <w:p w14:paraId="2F9646B2" w14:textId="49FA7161" w:rsidR="00196637" w:rsidRPr="000D632C" w:rsidRDefault="00BA4C24" w:rsidP="002F61AD">
            <w:pPr>
              <w:keepLines/>
              <w:tabs>
                <w:tab w:val="left" w:pos="794"/>
                <w:tab w:val="left" w:pos="1191"/>
                <w:tab w:val="left" w:pos="1588"/>
                <w:tab w:val="left" w:pos="1985"/>
              </w:tabs>
              <w:spacing w:before="120"/>
              <w:rPr>
                <w:rFonts w:eastAsiaTheme="minorEastAsia"/>
                <w:lang w:val="en-US" w:eastAsia="zh-CN"/>
              </w:rPr>
            </w:pPr>
            <w:r w:rsidRPr="005D4AFF">
              <w:rPr>
                <w:rFonts w:hint="eastAsia"/>
              </w:rPr>
              <w:t>To be endorsed.</w:t>
            </w:r>
          </w:p>
        </w:tc>
      </w:tr>
      <w:tr w:rsidR="00196637" w14:paraId="1A438FDD" w14:textId="77777777" w:rsidTr="0026187A">
        <w:tc>
          <w:tcPr>
            <w:tcW w:w="1242" w:type="dxa"/>
          </w:tcPr>
          <w:p w14:paraId="2D7A122D" w14:textId="3DBD9AC8" w:rsidR="00196637" w:rsidRPr="007F410C" w:rsidRDefault="00A4291B" w:rsidP="00EA0DB1">
            <w:pPr>
              <w:spacing w:before="120" w:after="120"/>
              <w:rPr>
                <w:rFonts w:eastAsiaTheme="minorEastAsia"/>
                <w:lang w:eastAsia="zh-CN"/>
              </w:rPr>
            </w:pPr>
            <w:hyperlink r:id="rId24" w:history="1">
              <w:r w:rsidR="00196637" w:rsidRPr="00694563">
                <w:t>R4-2200508</w:t>
              </w:r>
            </w:hyperlink>
          </w:p>
        </w:tc>
        <w:tc>
          <w:tcPr>
            <w:tcW w:w="8615" w:type="dxa"/>
          </w:tcPr>
          <w:p w14:paraId="3F181753" w14:textId="72CA7116" w:rsidR="00196637" w:rsidRPr="000D632C" w:rsidRDefault="00BA4C24" w:rsidP="002F61AD">
            <w:pPr>
              <w:keepLines/>
              <w:tabs>
                <w:tab w:val="left" w:pos="794"/>
                <w:tab w:val="left" w:pos="1191"/>
                <w:tab w:val="left" w:pos="1588"/>
                <w:tab w:val="left" w:pos="1985"/>
              </w:tabs>
              <w:spacing w:before="120"/>
              <w:rPr>
                <w:rFonts w:eastAsiaTheme="minorEastAsia"/>
                <w:lang w:val="en-US" w:eastAsia="zh-CN"/>
              </w:rPr>
            </w:pPr>
            <w:r w:rsidRPr="005D4AFF">
              <w:rPr>
                <w:rFonts w:hint="eastAsia"/>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6D2CC3">
      <w:pPr>
        <w:pStyle w:val="2"/>
        <w:numPr>
          <w:ilvl w:val="0"/>
          <w:numId w:val="7"/>
        </w:numPr>
        <w:ind w:left="576" w:hanging="576"/>
      </w:pPr>
      <w:r w:rsidRPr="006F5CBE">
        <w:t>Discussion on 2nd round</w:t>
      </w:r>
      <w:r w:rsidR="00CB0305" w:rsidRPr="006F5CBE">
        <w:t xml:space="preserve"> (if applicable)</w:t>
      </w:r>
    </w:p>
    <w:p w14:paraId="04E21A50" w14:textId="0C82E67A" w:rsidR="00C91594" w:rsidRPr="00D6059A" w:rsidRDefault="00C91594" w:rsidP="00C91594">
      <w:pPr>
        <w:rPr>
          <w:b/>
          <w:u w:val="single"/>
          <w:lang w:eastAsia="zh-CN"/>
        </w:rPr>
      </w:pPr>
      <w:r w:rsidRPr="00D6059A">
        <w:rPr>
          <w:b/>
          <w:u w:val="single"/>
          <w:lang w:eastAsia="ko-KR"/>
        </w:rPr>
        <w:t>Issue 1-</w:t>
      </w:r>
      <w:r>
        <w:rPr>
          <w:rFonts w:hint="eastAsia"/>
          <w:b/>
          <w:u w:val="single"/>
          <w:lang w:eastAsia="zh-CN"/>
        </w:rPr>
        <w:t>1-</w:t>
      </w:r>
      <w:r>
        <w:rPr>
          <w:b/>
          <w:u w:val="single"/>
          <w:lang w:eastAsia="zh-CN"/>
        </w:rPr>
        <w:t>1</w:t>
      </w:r>
      <w:r>
        <w:rPr>
          <w:rFonts w:hint="eastAsia"/>
          <w:b/>
          <w:u w:val="single"/>
          <w:lang w:eastAsia="zh-CN"/>
        </w:rPr>
        <w:t xml:space="preserve">: n47 MSD for </w:t>
      </w:r>
      <w:r w:rsidRPr="002F2FF1">
        <w:rPr>
          <w:b/>
          <w:u w:val="single"/>
          <w:lang w:eastAsia="zh-CN"/>
        </w:rPr>
        <w:t>V2X_1A-</w:t>
      </w:r>
      <w:r>
        <w:rPr>
          <w:rFonts w:hint="eastAsia"/>
          <w:b/>
          <w:u w:val="single"/>
          <w:lang w:eastAsia="zh-CN"/>
        </w:rPr>
        <w:t>n</w:t>
      </w:r>
      <w:r w:rsidRPr="002F2FF1">
        <w:rPr>
          <w:b/>
          <w:u w:val="single"/>
          <w:lang w:eastAsia="zh-CN"/>
        </w:rPr>
        <w:t>47A</w:t>
      </w:r>
    </w:p>
    <w:p w14:paraId="711817F8" w14:textId="77777777" w:rsidR="00C91594" w:rsidRPr="00D6059A" w:rsidRDefault="00C91594" w:rsidP="00C91594">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45C8C0A" w14:textId="39F09980" w:rsidR="00C91594" w:rsidRDefault="00C91594" w:rsidP="00C91594">
      <w:pPr>
        <w:pStyle w:val="afe"/>
        <w:numPr>
          <w:ilvl w:val="1"/>
          <w:numId w:val="1"/>
        </w:numPr>
        <w:overflowPunct/>
        <w:autoSpaceDE/>
        <w:autoSpaceDN/>
        <w:adjustRightInd/>
        <w:spacing w:after="120"/>
        <w:ind w:left="1440" w:firstLineChars="0"/>
        <w:textAlignment w:val="auto"/>
        <w:rPr>
          <w:rFonts w:eastAsia="宋体"/>
          <w:szCs w:val="24"/>
          <w:lang w:eastAsia="zh-CN"/>
        </w:rPr>
      </w:pPr>
      <w:r w:rsidRPr="00F94B25">
        <w:rPr>
          <w:rFonts w:eastAsia="宋体" w:hint="eastAsia"/>
          <w:szCs w:val="24"/>
          <w:lang w:eastAsia="zh-CN"/>
        </w:rPr>
        <w:t>Option 1:</w:t>
      </w:r>
      <w:r w:rsidRPr="00F94B25">
        <w:rPr>
          <w:rFonts w:eastAsia="宋体"/>
          <w:szCs w:val="24"/>
          <w:lang w:eastAsia="zh-CN"/>
        </w:rPr>
        <w:t xml:space="preserve"> Adopt the MSD’s given in </w:t>
      </w:r>
      <w:r>
        <w:rPr>
          <w:rFonts w:eastAsia="宋体" w:hint="eastAsia"/>
          <w:szCs w:val="24"/>
          <w:lang w:eastAsia="zh-CN"/>
        </w:rPr>
        <w:t xml:space="preserve">below table for </w:t>
      </w:r>
      <w:r w:rsidRPr="00F94B25">
        <w:rPr>
          <w:rFonts w:eastAsia="宋体"/>
          <w:szCs w:val="24"/>
          <w:lang w:eastAsia="zh-CN"/>
        </w:rPr>
        <w:t>V2X_n1A-n47A</w:t>
      </w:r>
      <w:r>
        <w:rPr>
          <w:rFonts w:eastAsia="宋体"/>
          <w:szCs w:val="24"/>
          <w:lang w:eastAsia="zh-CN"/>
        </w:rPr>
        <w:t xml:space="preserve"> for V2X_1A_n47A</w:t>
      </w:r>
    </w:p>
    <w:tbl>
      <w:tblPr>
        <w:tblW w:w="0" w:type="auto"/>
        <w:tblCellMar>
          <w:left w:w="0" w:type="dxa"/>
          <w:right w:w="0" w:type="dxa"/>
        </w:tblCellMar>
        <w:tblLook w:val="04A0" w:firstRow="1" w:lastRow="0" w:firstColumn="1" w:lastColumn="0" w:noHBand="0" w:noVBand="1"/>
      </w:tblPr>
      <w:tblGrid>
        <w:gridCol w:w="1870"/>
        <w:gridCol w:w="1870"/>
        <w:gridCol w:w="1870"/>
        <w:gridCol w:w="1870"/>
        <w:gridCol w:w="1870"/>
      </w:tblGrid>
      <w:tr w:rsidR="00C91594" w14:paraId="635D5D4A" w14:textId="77777777" w:rsidTr="00A4291B">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753AB8" w14:textId="77777777" w:rsidR="00C91594" w:rsidRDefault="00C91594" w:rsidP="00A4291B">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A6B94" w14:textId="77777777" w:rsidR="00C91594" w:rsidRDefault="00C91594" w:rsidP="00A4291B">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DDD239" w14:textId="77777777" w:rsidR="00C91594" w:rsidRDefault="00C91594" w:rsidP="00A4291B">
            <w:pPr>
              <w:jc w:val="center"/>
            </w:pPr>
            <w:r>
              <w:t>20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6BD28" w14:textId="77777777" w:rsidR="00C91594" w:rsidRDefault="00C91594" w:rsidP="00A4291B">
            <w:pPr>
              <w:jc w:val="center"/>
            </w:pPr>
            <w:r>
              <w:t>30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238976" w14:textId="77777777" w:rsidR="00C91594" w:rsidRDefault="00C91594" w:rsidP="00A4291B">
            <w:pPr>
              <w:jc w:val="center"/>
            </w:pPr>
            <w:r>
              <w:t>40</w:t>
            </w:r>
          </w:p>
        </w:tc>
      </w:tr>
      <w:tr w:rsidR="00C91594" w14:paraId="135E11F5" w14:textId="77777777" w:rsidTr="00A4291B">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0CF9B" w14:textId="77777777" w:rsidR="00C91594" w:rsidRDefault="00C91594" w:rsidP="00A4291B">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58B91A1D" w14:textId="77777777" w:rsidR="00C91594" w:rsidRDefault="00C91594" w:rsidP="00A4291B">
            <w:pPr>
              <w:jc w:val="center"/>
            </w:pPr>
            <w:r>
              <w:t>20.1</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502BBC33" w14:textId="77777777" w:rsidR="00C91594" w:rsidRDefault="00C91594" w:rsidP="00A4291B">
            <w:pPr>
              <w:jc w:val="center"/>
            </w:pPr>
            <w:r>
              <w:t>16.3</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38DFDF6C" w14:textId="77777777" w:rsidR="00C91594" w:rsidRDefault="00C91594" w:rsidP="00A4291B">
            <w:pPr>
              <w:jc w:val="center"/>
            </w:pPr>
            <w:r>
              <w:t>14.7</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7F8B057A" w14:textId="77777777" w:rsidR="00C91594" w:rsidRDefault="00C91594" w:rsidP="00A4291B">
            <w:pPr>
              <w:jc w:val="center"/>
            </w:pPr>
            <w:r>
              <w:t>13.2</w:t>
            </w:r>
          </w:p>
        </w:tc>
      </w:tr>
    </w:tbl>
    <w:p w14:paraId="1AE3A891" w14:textId="77777777" w:rsidR="00C91594" w:rsidRPr="00D42416" w:rsidRDefault="00C91594" w:rsidP="00C91594">
      <w:pPr>
        <w:spacing w:after="120"/>
        <w:ind w:left="1080"/>
        <w:rPr>
          <w:szCs w:val="24"/>
          <w:lang w:eastAsia="zh-CN"/>
        </w:rPr>
      </w:pPr>
    </w:p>
    <w:p w14:paraId="1BD79A86" w14:textId="77777777" w:rsidR="00C91594" w:rsidRPr="00BE3246" w:rsidRDefault="00C91594" w:rsidP="00C91594">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394FB73C" w14:textId="77777777" w:rsidR="00C91594" w:rsidRDefault="00C91594" w:rsidP="00C91594">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DF82CFA" w14:textId="77777777" w:rsidR="00C91594" w:rsidRDefault="00C91594" w:rsidP="00110F8A">
      <w:pPr>
        <w:rPr>
          <w:b/>
          <w:u w:val="single"/>
          <w:lang w:eastAsia="zh-CN"/>
        </w:rPr>
      </w:pPr>
    </w:p>
    <w:p w14:paraId="44E68285" w14:textId="3781E9EE" w:rsidR="00110F8A" w:rsidRPr="00D6059A" w:rsidRDefault="00110F8A" w:rsidP="00110F8A">
      <w:pPr>
        <w:rPr>
          <w:b/>
          <w:u w:val="single"/>
          <w:lang w:eastAsia="zh-CN"/>
        </w:rPr>
      </w:pPr>
      <w:r w:rsidRPr="00D6059A">
        <w:rPr>
          <w:b/>
          <w:u w:val="single"/>
          <w:lang w:eastAsia="ko-KR"/>
        </w:rPr>
        <w:t>Issue 1-</w:t>
      </w:r>
      <w:r>
        <w:rPr>
          <w:rFonts w:hint="eastAsia"/>
          <w:b/>
          <w:u w:val="single"/>
          <w:lang w:eastAsia="zh-CN"/>
        </w:rPr>
        <w:t xml:space="preserve">1-2: n47 MSD for </w:t>
      </w:r>
      <w:r w:rsidRPr="002F2FF1">
        <w:rPr>
          <w:b/>
          <w:u w:val="single"/>
          <w:lang w:eastAsia="zh-CN"/>
        </w:rPr>
        <w:t>V2X_n1A-</w:t>
      </w:r>
      <w:r>
        <w:rPr>
          <w:rFonts w:hint="eastAsia"/>
          <w:b/>
          <w:u w:val="single"/>
          <w:lang w:eastAsia="zh-CN"/>
        </w:rPr>
        <w:t>n</w:t>
      </w:r>
      <w:r w:rsidRPr="002F2FF1">
        <w:rPr>
          <w:b/>
          <w:u w:val="single"/>
          <w:lang w:eastAsia="zh-CN"/>
        </w:rPr>
        <w:t>47A</w:t>
      </w:r>
    </w:p>
    <w:p w14:paraId="5A29FF3B" w14:textId="77777777" w:rsidR="00110F8A" w:rsidRPr="00D6059A" w:rsidRDefault="00110F8A" w:rsidP="00110F8A">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8316F40" w14:textId="77777777" w:rsidR="00110F8A" w:rsidRDefault="00110F8A" w:rsidP="00110F8A">
      <w:pPr>
        <w:pStyle w:val="afe"/>
        <w:numPr>
          <w:ilvl w:val="1"/>
          <w:numId w:val="1"/>
        </w:numPr>
        <w:overflowPunct/>
        <w:autoSpaceDE/>
        <w:autoSpaceDN/>
        <w:adjustRightInd/>
        <w:spacing w:after="120"/>
        <w:ind w:left="1440" w:firstLineChars="0"/>
        <w:textAlignment w:val="auto"/>
        <w:rPr>
          <w:rFonts w:eastAsia="宋体"/>
          <w:szCs w:val="24"/>
          <w:lang w:eastAsia="zh-CN"/>
        </w:rPr>
      </w:pPr>
      <w:r w:rsidRPr="00F94B25">
        <w:rPr>
          <w:rFonts w:eastAsia="宋体" w:hint="eastAsia"/>
          <w:szCs w:val="24"/>
          <w:lang w:eastAsia="zh-CN"/>
        </w:rPr>
        <w:t>Option 1:</w:t>
      </w:r>
      <w:r w:rsidRPr="00F94B25">
        <w:rPr>
          <w:rFonts w:eastAsia="宋体"/>
          <w:szCs w:val="24"/>
          <w:lang w:eastAsia="zh-CN"/>
        </w:rPr>
        <w:t xml:space="preserve"> Adopt the MSD’s given in </w:t>
      </w:r>
      <w:r>
        <w:rPr>
          <w:rFonts w:eastAsia="宋体" w:hint="eastAsia"/>
          <w:szCs w:val="24"/>
          <w:lang w:eastAsia="zh-CN"/>
        </w:rPr>
        <w:t xml:space="preserve">below table for </w:t>
      </w:r>
      <w:r w:rsidRPr="00F94B25">
        <w:rPr>
          <w:rFonts w:eastAsia="宋体"/>
          <w:szCs w:val="24"/>
          <w:lang w:eastAsia="zh-CN"/>
        </w:rPr>
        <w:t>V2X_n1A-n47A</w:t>
      </w:r>
    </w:p>
    <w:tbl>
      <w:tblPr>
        <w:tblW w:w="0" w:type="auto"/>
        <w:tblCellMar>
          <w:left w:w="0" w:type="dxa"/>
          <w:right w:w="0" w:type="dxa"/>
        </w:tblCellMar>
        <w:tblLook w:val="04A0" w:firstRow="1" w:lastRow="0" w:firstColumn="1" w:lastColumn="0" w:noHBand="0" w:noVBand="1"/>
      </w:tblPr>
      <w:tblGrid>
        <w:gridCol w:w="1870"/>
        <w:gridCol w:w="1870"/>
        <w:gridCol w:w="1870"/>
        <w:gridCol w:w="1870"/>
        <w:gridCol w:w="1870"/>
      </w:tblGrid>
      <w:tr w:rsidR="00110F8A" w14:paraId="42A95AB0" w14:textId="77777777" w:rsidTr="00A4291B">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5A48B" w14:textId="77777777" w:rsidR="00110F8A" w:rsidRDefault="00110F8A" w:rsidP="00A4291B">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064E7A" w14:textId="77777777" w:rsidR="00110F8A" w:rsidRDefault="00110F8A" w:rsidP="00A4291B">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D59F7" w14:textId="77777777" w:rsidR="00110F8A" w:rsidRDefault="00110F8A" w:rsidP="00A4291B">
            <w:pPr>
              <w:jc w:val="center"/>
            </w:pPr>
            <w:r>
              <w:t>20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122AF" w14:textId="77777777" w:rsidR="00110F8A" w:rsidRDefault="00110F8A" w:rsidP="00A4291B">
            <w:pPr>
              <w:jc w:val="center"/>
            </w:pPr>
            <w:r>
              <w:t>30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C7820" w14:textId="77777777" w:rsidR="00110F8A" w:rsidRDefault="00110F8A" w:rsidP="00A4291B">
            <w:pPr>
              <w:jc w:val="center"/>
            </w:pPr>
            <w:r>
              <w:t>40</w:t>
            </w:r>
          </w:p>
        </w:tc>
      </w:tr>
      <w:tr w:rsidR="00110F8A" w14:paraId="7806C54E" w14:textId="77777777" w:rsidTr="00A4291B">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8DD76" w14:textId="77777777" w:rsidR="00110F8A" w:rsidRDefault="00110F8A" w:rsidP="00A4291B">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D24FBAA" w14:textId="77777777" w:rsidR="00110F8A" w:rsidRDefault="00110F8A" w:rsidP="00A4291B">
            <w:pPr>
              <w:jc w:val="center"/>
            </w:pPr>
            <w:r>
              <w:t>20.1</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ED79615" w14:textId="77777777" w:rsidR="00110F8A" w:rsidRDefault="00110F8A" w:rsidP="00A4291B">
            <w:pPr>
              <w:jc w:val="center"/>
            </w:pPr>
            <w:r>
              <w:t>16.3</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FA557A1" w14:textId="77777777" w:rsidR="00110F8A" w:rsidRDefault="00110F8A" w:rsidP="00A4291B">
            <w:pPr>
              <w:jc w:val="center"/>
            </w:pPr>
            <w:r>
              <w:t>14.7</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51F9794" w14:textId="77777777" w:rsidR="00110F8A" w:rsidRDefault="00110F8A" w:rsidP="00A4291B">
            <w:pPr>
              <w:jc w:val="center"/>
            </w:pPr>
            <w:r>
              <w:t>13.2</w:t>
            </w:r>
          </w:p>
        </w:tc>
      </w:tr>
    </w:tbl>
    <w:p w14:paraId="36CC388C" w14:textId="77777777" w:rsidR="00110F8A" w:rsidRPr="00D42416" w:rsidRDefault="00110F8A" w:rsidP="00110F8A">
      <w:pPr>
        <w:spacing w:after="120"/>
        <w:ind w:left="1080"/>
        <w:rPr>
          <w:szCs w:val="24"/>
          <w:lang w:eastAsia="zh-CN"/>
        </w:rPr>
      </w:pPr>
    </w:p>
    <w:p w14:paraId="1663BF19" w14:textId="77777777" w:rsidR="00110F8A" w:rsidRPr="00F10305" w:rsidRDefault="00110F8A" w:rsidP="00110F8A">
      <w:pPr>
        <w:pStyle w:val="afe"/>
        <w:numPr>
          <w:ilvl w:val="1"/>
          <w:numId w:val="1"/>
        </w:numPr>
        <w:overflowPunct/>
        <w:autoSpaceDE/>
        <w:autoSpaceDN/>
        <w:adjustRightInd/>
        <w:spacing w:after="120"/>
        <w:ind w:left="1440" w:firstLineChars="0"/>
        <w:textAlignment w:val="auto"/>
        <w:rPr>
          <w:rFonts w:eastAsia="宋体"/>
          <w:strike/>
          <w:szCs w:val="24"/>
          <w:lang w:eastAsia="zh-CN"/>
        </w:rPr>
      </w:pPr>
      <w:r w:rsidRPr="00F10305">
        <w:rPr>
          <w:rFonts w:eastAsia="宋体"/>
          <w:strike/>
          <w:szCs w:val="24"/>
          <w:lang w:eastAsia="zh-CN"/>
        </w:rPr>
        <w:t xml:space="preserve">Option 2: Reuse MSD of V2X_1A-n47A with the same UL configurations for V2X_n1A-n47A. </w:t>
      </w:r>
    </w:p>
    <w:p w14:paraId="0F8E2138" w14:textId="77777777" w:rsidR="00110F8A" w:rsidRPr="00BE3246" w:rsidRDefault="00110F8A" w:rsidP="00110F8A">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5A9D24DA" w14:textId="77777777" w:rsidR="00110F8A" w:rsidRDefault="00110F8A" w:rsidP="00110F8A">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08DC6126" w14:textId="77777777" w:rsidR="00280BF9" w:rsidRPr="00280BF9" w:rsidRDefault="00280BF9" w:rsidP="00280BF9">
      <w:pPr>
        <w:rPr>
          <w:lang w:val="sv-SE" w:eastAsia="zh-CN"/>
        </w:rPr>
      </w:pPr>
    </w:p>
    <w:p w14:paraId="7052E3CB" w14:textId="768A4AA0" w:rsidR="00C85E3E" w:rsidRPr="00BF3091" w:rsidRDefault="00C85E3E" w:rsidP="006D2CC3">
      <w:pPr>
        <w:pStyle w:val="2"/>
        <w:numPr>
          <w:ilvl w:val="0"/>
          <w:numId w:val="7"/>
        </w:numPr>
        <w:ind w:left="576" w:hanging="576"/>
      </w:pPr>
      <w:r w:rsidRPr="00BF3091">
        <w:t xml:space="preserve">Companies views’ collection for </w:t>
      </w:r>
      <w:r w:rsidR="005A5137">
        <w:rPr>
          <w:rFonts w:hint="eastAsia"/>
        </w:rPr>
        <w:t>2</w:t>
      </w:r>
      <w:r w:rsidR="005A5137" w:rsidRPr="00BF3091">
        <w:t xml:space="preserve">st </w:t>
      </w:r>
      <w:r w:rsidRPr="00BF3091">
        <w:t xml:space="preserve">round </w:t>
      </w:r>
    </w:p>
    <w:p w14:paraId="2D153BA4" w14:textId="218DB25F" w:rsidR="00975D4A" w:rsidRDefault="00C85E3E" w:rsidP="00035C50">
      <w:pPr>
        <w:pStyle w:val="3"/>
        <w:numPr>
          <w:ilvl w:val="0"/>
          <w:numId w:val="13"/>
        </w:numPr>
      </w:pPr>
      <w:r w:rsidRPr="00805BE8">
        <w:t xml:space="preserve">Open issues </w:t>
      </w:r>
    </w:p>
    <w:p w14:paraId="3AB23B44" w14:textId="77777777" w:rsidR="00F64449" w:rsidRDefault="00F64449" w:rsidP="00F64449">
      <w:pPr>
        <w:rPr>
          <w:b/>
          <w:u w:val="single"/>
          <w:lang w:eastAsia="zh-CN"/>
        </w:rPr>
      </w:pPr>
      <w:r w:rsidRPr="00D6059A">
        <w:rPr>
          <w:b/>
          <w:u w:val="single"/>
          <w:lang w:eastAsia="ko-KR"/>
        </w:rPr>
        <w:t>Issue 1-</w:t>
      </w:r>
      <w:r>
        <w:rPr>
          <w:rFonts w:hint="eastAsia"/>
          <w:b/>
          <w:u w:val="single"/>
          <w:lang w:eastAsia="zh-CN"/>
        </w:rPr>
        <w:t>1-</w:t>
      </w:r>
      <w:r>
        <w:rPr>
          <w:b/>
          <w:u w:val="single"/>
          <w:lang w:eastAsia="zh-CN"/>
        </w:rPr>
        <w:t>1</w:t>
      </w:r>
      <w:r>
        <w:rPr>
          <w:rFonts w:hint="eastAsia"/>
          <w:b/>
          <w:u w:val="single"/>
          <w:lang w:eastAsia="zh-CN"/>
        </w:rPr>
        <w:t xml:space="preserve">: n47 MSD for </w:t>
      </w:r>
      <w:r w:rsidRPr="002F2FF1">
        <w:rPr>
          <w:b/>
          <w:u w:val="single"/>
          <w:lang w:eastAsia="zh-CN"/>
        </w:rPr>
        <w:t>V2X_1A-</w:t>
      </w:r>
      <w:r>
        <w:rPr>
          <w:rFonts w:hint="eastAsia"/>
          <w:b/>
          <w:u w:val="single"/>
          <w:lang w:eastAsia="zh-CN"/>
        </w:rPr>
        <w:t>n</w:t>
      </w:r>
      <w:r w:rsidRPr="002F2FF1">
        <w:rPr>
          <w:b/>
          <w:u w:val="single"/>
          <w:lang w:eastAsia="zh-CN"/>
        </w:rPr>
        <w:t>47A</w:t>
      </w:r>
    </w:p>
    <w:tbl>
      <w:tblPr>
        <w:tblStyle w:val="afd"/>
        <w:tblW w:w="0" w:type="auto"/>
        <w:tblLook w:val="04A0" w:firstRow="1" w:lastRow="0" w:firstColumn="1" w:lastColumn="0" w:noHBand="0" w:noVBand="1"/>
      </w:tblPr>
      <w:tblGrid>
        <w:gridCol w:w="1350"/>
        <w:gridCol w:w="8395"/>
      </w:tblGrid>
      <w:tr w:rsidR="00EB3539" w14:paraId="41918198" w14:textId="77777777" w:rsidTr="00A4291B">
        <w:tc>
          <w:tcPr>
            <w:tcW w:w="1350" w:type="dxa"/>
          </w:tcPr>
          <w:p w14:paraId="448ABC29" w14:textId="77777777" w:rsidR="00EB3539" w:rsidRPr="00805BE8" w:rsidRDefault="00EB3539" w:rsidP="00A4291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9613741" w14:textId="77777777" w:rsidR="00EB3539" w:rsidRPr="00805BE8" w:rsidRDefault="00EB3539" w:rsidP="00A4291B">
            <w:pPr>
              <w:spacing w:after="120"/>
              <w:rPr>
                <w:rFonts w:eastAsiaTheme="minorEastAsia"/>
                <w:b/>
                <w:bCs/>
                <w:color w:val="0070C0"/>
                <w:lang w:val="en-US" w:eastAsia="zh-CN"/>
              </w:rPr>
            </w:pPr>
            <w:r>
              <w:rPr>
                <w:rFonts w:eastAsiaTheme="minorEastAsia"/>
                <w:b/>
                <w:bCs/>
                <w:color w:val="0070C0"/>
                <w:lang w:val="en-US" w:eastAsia="zh-CN"/>
              </w:rPr>
              <w:t>Comments</w:t>
            </w:r>
          </w:p>
        </w:tc>
      </w:tr>
      <w:tr w:rsidR="00EB3539" w:rsidRPr="007B0D0C" w14:paraId="17F93A3F" w14:textId="77777777" w:rsidTr="00A4291B">
        <w:tc>
          <w:tcPr>
            <w:tcW w:w="1350" w:type="dxa"/>
          </w:tcPr>
          <w:p w14:paraId="06257AEA" w14:textId="51AD12F8" w:rsidR="00EB3539" w:rsidRPr="005D4AFF" w:rsidRDefault="00D43B2D" w:rsidP="00131911">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395" w:type="dxa"/>
          </w:tcPr>
          <w:p w14:paraId="66E91C8D" w14:textId="3B8A742A" w:rsidR="00EB3539" w:rsidRPr="00D43B2D" w:rsidRDefault="00D43B2D" w:rsidP="00F10305">
            <w:pPr>
              <w:overflowPunct/>
              <w:autoSpaceDE/>
              <w:autoSpaceDN/>
              <w:adjustRightInd/>
              <w:spacing w:after="120"/>
              <w:textAlignment w:val="auto"/>
              <w:rPr>
                <w:rFonts w:eastAsiaTheme="minorEastAsia"/>
                <w:b/>
                <w:bCs/>
                <w:sz w:val="24"/>
                <w:lang w:val="en-US" w:eastAsia="zh-CN"/>
              </w:rPr>
            </w:pPr>
            <w:r w:rsidRPr="00D43B2D">
              <w:rPr>
                <w:rFonts w:eastAsiaTheme="minorEastAsia"/>
                <w:bCs/>
                <w:lang w:val="en-US" w:eastAsia="zh-CN"/>
              </w:rPr>
              <w:t>Option1</w:t>
            </w:r>
            <w:r>
              <w:rPr>
                <w:rFonts w:eastAsiaTheme="minorEastAsia"/>
                <w:bCs/>
                <w:lang w:val="en-US" w:eastAsia="zh-CN"/>
              </w:rPr>
              <w:t>. Both V2X_1A_n47A and V2X_n1A_n47A should have the same MSD values and the correct ones to use are those given in option 1.</w:t>
            </w:r>
          </w:p>
        </w:tc>
      </w:tr>
      <w:tr w:rsidR="00EB3539" w:rsidRPr="007B0D0C" w14:paraId="330FB2D2" w14:textId="77777777" w:rsidTr="00A4291B">
        <w:tc>
          <w:tcPr>
            <w:tcW w:w="1350" w:type="dxa"/>
          </w:tcPr>
          <w:p w14:paraId="4F3C4160" w14:textId="420A66C2" w:rsidR="00EB3539" w:rsidRPr="00F10305" w:rsidRDefault="00E20370" w:rsidP="00F10305">
            <w:pPr>
              <w:overflowPunct/>
              <w:autoSpaceDE/>
              <w:autoSpaceDN/>
              <w:adjustRightInd/>
              <w:spacing w:after="120"/>
              <w:textAlignment w:val="auto"/>
              <w:rPr>
                <w:rFonts w:eastAsiaTheme="minorEastAsia"/>
                <w:bCs/>
                <w:lang w:val="en-US" w:eastAsia="zh-CN"/>
              </w:rPr>
            </w:pPr>
            <w:r w:rsidRPr="00F10305">
              <w:rPr>
                <w:rFonts w:eastAsiaTheme="minorEastAsia"/>
                <w:bCs/>
                <w:lang w:val="en-US" w:eastAsia="zh-CN"/>
              </w:rPr>
              <w:t>CATT</w:t>
            </w:r>
          </w:p>
        </w:tc>
        <w:tc>
          <w:tcPr>
            <w:tcW w:w="8395" w:type="dxa"/>
          </w:tcPr>
          <w:p w14:paraId="55A4EC72" w14:textId="2414F5BF" w:rsidR="00EB3539" w:rsidRPr="00F10305" w:rsidRDefault="00E20370" w:rsidP="00F10305">
            <w:pPr>
              <w:overflowPunct/>
              <w:autoSpaceDE/>
              <w:autoSpaceDN/>
              <w:adjustRightInd/>
              <w:spacing w:after="120"/>
              <w:textAlignment w:val="auto"/>
              <w:rPr>
                <w:rFonts w:eastAsiaTheme="minorEastAsia"/>
                <w:bCs/>
                <w:lang w:val="en-US" w:eastAsia="zh-CN"/>
              </w:rPr>
            </w:pPr>
            <w:r w:rsidRPr="00F10305">
              <w:rPr>
                <w:rFonts w:eastAsiaTheme="minorEastAsia"/>
                <w:bCs/>
                <w:lang w:val="en-US" w:eastAsia="zh-CN"/>
              </w:rPr>
              <w:t>OK with option 1.</w:t>
            </w:r>
          </w:p>
        </w:tc>
      </w:tr>
    </w:tbl>
    <w:p w14:paraId="5400A0F4" w14:textId="77777777" w:rsidR="00F64449" w:rsidRPr="00F10305" w:rsidRDefault="00F64449" w:rsidP="00F10305">
      <w:pPr>
        <w:spacing w:after="120"/>
        <w:rPr>
          <w:rFonts w:eastAsiaTheme="minorEastAsia"/>
          <w:bCs/>
          <w:lang w:val="en-US" w:eastAsia="zh-CN"/>
        </w:rPr>
      </w:pPr>
    </w:p>
    <w:p w14:paraId="629867DB" w14:textId="77777777" w:rsidR="00F64449" w:rsidRPr="00F10305" w:rsidRDefault="00F64449" w:rsidP="00F10305">
      <w:pPr>
        <w:spacing w:after="120"/>
        <w:rPr>
          <w:rFonts w:eastAsiaTheme="minorEastAsia"/>
          <w:bCs/>
          <w:lang w:val="en-US" w:eastAsia="zh-CN"/>
        </w:rPr>
      </w:pPr>
      <w:r w:rsidRPr="00F10305">
        <w:rPr>
          <w:rFonts w:eastAsiaTheme="minorEastAsia"/>
          <w:bCs/>
          <w:lang w:val="en-US" w:eastAsia="zh-CN"/>
        </w:rPr>
        <w:t>Issue 1-1-2: n47 MSD for V2X_n1A-n47A</w:t>
      </w:r>
    </w:p>
    <w:tbl>
      <w:tblPr>
        <w:tblStyle w:val="afd"/>
        <w:tblW w:w="0" w:type="auto"/>
        <w:tblLook w:val="04A0" w:firstRow="1" w:lastRow="0" w:firstColumn="1" w:lastColumn="0" w:noHBand="0" w:noVBand="1"/>
      </w:tblPr>
      <w:tblGrid>
        <w:gridCol w:w="1350"/>
        <w:gridCol w:w="8395"/>
      </w:tblGrid>
      <w:tr w:rsidR="00EB3539" w:rsidRPr="007B0D0C" w14:paraId="12F5005A" w14:textId="77777777" w:rsidTr="00A4291B">
        <w:tc>
          <w:tcPr>
            <w:tcW w:w="1350" w:type="dxa"/>
          </w:tcPr>
          <w:p w14:paraId="7C4C0138" w14:textId="77777777" w:rsidR="00EB3539" w:rsidRPr="00F10305" w:rsidRDefault="00EB3539" w:rsidP="00131911">
            <w:pPr>
              <w:overflowPunct/>
              <w:autoSpaceDE/>
              <w:autoSpaceDN/>
              <w:adjustRightInd/>
              <w:spacing w:after="120"/>
              <w:textAlignment w:val="auto"/>
              <w:rPr>
                <w:rFonts w:eastAsiaTheme="minorEastAsia"/>
                <w:bCs/>
                <w:lang w:val="en-US" w:eastAsia="zh-CN"/>
              </w:rPr>
            </w:pPr>
            <w:r w:rsidRPr="00F10305">
              <w:rPr>
                <w:rFonts w:eastAsiaTheme="minorEastAsia"/>
                <w:bCs/>
                <w:lang w:val="en-US" w:eastAsia="zh-CN"/>
              </w:rPr>
              <w:t>Company</w:t>
            </w:r>
          </w:p>
        </w:tc>
        <w:tc>
          <w:tcPr>
            <w:tcW w:w="8395" w:type="dxa"/>
          </w:tcPr>
          <w:p w14:paraId="0AD7C6DF" w14:textId="77777777" w:rsidR="00EB3539" w:rsidRPr="00F10305" w:rsidRDefault="00EB3539">
            <w:pPr>
              <w:overflowPunct/>
              <w:autoSpaceDE/>
              <w:autoSpaceDN/>
              <w:adjustRightInd/>
              <w:spacing w:after="120"/>
              <w:textAlignment w:val="auto"/>
              <w:rPr>
                <w:rFonts w:eastAsiaTheme="minorEastAsia"/>
                <w:bCs/>
                <w:lang w:val="en-US" w:eastAsia="zh-CN"/>
              </w:rPr>
            </w:pPr>
            <w:r w:rsidRPr="00F10305">
              <w:rPr>
                <w:rFonts w:eastAsiaTheme="minorEastAsia"/>
                <w:bCs/>
                <w:lang w:val="en-US" w:eastAsia="zh-CN"/>
              </w:rPr>
              <w:t>Comments</w:t>
            </w:r>
          </w:p>
        </w:tc>
      </w:tr>
      <w:tr w:rsidR="00EB3539" w:rsidRPr="007B0D0C" w14:paraId="37746132" w14:textId="77777777" w:rsidTr="00A4291B">
        <w:tc>
          <w:tcPr>
            <w:tcW w:w="1350" w:type="dxa"/>
          </w:tcPr>
          <w:p w14:paraId="5C1B3E08" w14:textId="6EC94BF1" w:rsidR="00EB3539" w:rsidRPr="005D4AFF" w:rsidRDefault="00D43B2D" w:rsidP="00131911">
            <w:pPr>
              <w:overflowPunct/>
              <w:autoSpaceDE/>
              <w:autoSpaceDN/>
              <w:adjustRightInd/>
              <w:spacing w:after="120"/>
              <w:textAlignment w:val="auto"/>
              <w:rPr>
                <w:rFonts w:eastAsiaTheme="minorEastAsia"/>
                <w:bCs/>
                <w:lang w:val="en-US" w:eastAsia="zh-CN"/>
              </w:rPr>
            </w:pPr>
            <w:r>
              <w:rPr>
                <w:rFonts w:eastAsiaTheme="minorEastAsia"/>
                <w:bCs/>
                <w:lang w:val="en-US" w:eastAsia="zh-CN"/>
              </w:rPr>
              <w:t>Qualcomm</w:t>
            </w:r>
          </w:p>
        </w:tc>
        <w:tc>
          <w:tcPr>
            <w:tcW w:w="8395" w:type="dxa"/>
          </w:tcPr>
          <w:p w14:paraId="1C27A1BC" w14:textId="62A8B394" w:rsidR="00EB3539" w:rsidRPr="00F10305" w:rsidRDefault="00D43B2D" w:rsidP="00F10305">
            <w:pPr>
              <w:overflowPunct/>
              <w:autoSpaceDE/>
              <w:autoSpaceDN/>
              <w:adjustRightInd/>
              <w:spacing w:after="120"/>
              <w:textAlignment w:val="auto"/>
              <w:rPr>
                <w:rFonts w:eastAsiaTheme="minorEastAsia"/>
                <w:bCs/>
                <w:lang w:val="en-US" w:eastAsia="zh-CN"/>
              </w:rPr>
            </w:pPr>
            <w:r w:rsidRPr="00F10305">
              <w:rPr>
                <w:rFonts w:eastAsiaTheme="minorEastAsia"/>
                <w:bCs/>
                <w:lang w:val="en-US" w:eastAsia="zh-CN"/>
              </w:rPr>
              <w:t xml:space="preserve">Option 1. </w:t>
            </w:r>
          </w:p>
        </w:tc>
      </w:tr>
      <w:tr w:rsidR="00EB3539" w:rsidRPr="007B0D0C" w14:paraId="55B6376E" w14:textId="77777777" w:rsidTr="00A4291B">
        <w:tc>
          <w:tcPr>
            <w:tcW w:w="1350" w:type="dxa"/>
          </w:tcPr>
          <w:p w14:paraId="06C181FA" w14:textId="53246EFC" w:rsidR="00EB3539" w:rsidRPr="00F10305" w:rsidRDefault="00E20370" w:rsidP="00F10305">
            <w:pPr>
              <w:overflowPunct/>
              <w:autoSpaceDE/>
              <w:autoSpaceDN/>
              <w:adjustRightInd/>
              <w:spacing w:after="120"/>
              <w:textAlignment w:val="auto"/>
              <w:rPr>
                <w:rFonts w:eastAsiaTheme="minorEastAsia"/>
                <w:bCs/>
                <w:lang w:val="en-US" w:eastAsia="zh-CN"/>
              </w:rPr>
            </w:pPr>
            <w:r w:rsidRPr="00F10305">
              <w:rPr>
                <w:rFonts w:eastAsiaTheme="minorEastAsia"/>
                <w:bCs/>
                <w:lang w:val="en-US" w:eastAsia="zh-CN"/>
              </w:rPr>
              <w:t>CATT</w:t>
            </w:r>
          </w:p>
        </w:tc>
        <w:tc>
          <w:tcPr>
            <w:tcW w:w="8395" w:type="dxa"/>
          </w:tcPr>
          <w:p w14:paraId="48A3F9E2" w14:textId="37C2A824" w:rsidR="00EB3539" w:rsidRPr="00F10305" w:rsidRDefault="00E20370" w:rsidP="00F10305">
            <w:pPr>
              <w:overflowPunct/>
              <w:autoSpaceDE/>
              <w:autoSpaceDN/>
              <w:adjustRightInd/>
              <w:spacing w:after="120"/>
              <w:textAlignment w:val="auto"/>
              <w:rPr>
                <w:rFonts w:eastAsiaTheme="minorEastAsia"/>
                <w:bCs/>
                <w:lang w:val="en-US" w:eastAsia="zh-CN"/>
              </w:rPr>
            </w:pPr>
            <w:r w:rsidRPr="00F10305">
              <w:rPr>
                <w:rFonts w:eastAsiaTheme="minorEastAsia"/>
                <w:bCs/>
                <w:lang w:val="en-US" w:eastAsia="zh-CN"/>
              </w:rPr>
              <w:t>OK with option 1.</w:t>
            </w:r>
          </w:p>
        </w:tc>
      </w:tr>
    </w:tbl>
    <w:p w14:paraId="7135DED3" w14:textId="77777777" w:rsidR="00F64449" w:rsidRPr="00F64449" w:rsidRDefault="00F64449" w:rsidP="00131911">
      <w:pPr>
        <w:rPr>
          <w:lang w:eastAsia="zh-CN"/>
        </w:rPr>
      </w:pPr>
    </w:p>
    <w:p w14:paraId="79E4AFEB" w14:textId="77777777" w:rsidR="00F64449" w:rsidRPr="004B0632" w:rsidRDefault="00F64449">
      <w:pPr>
        <w:rPr>
          <w:lang w:val="en-US" w:eastAsia="zh-CN"/>
        </w:rPr>
      </w:pPr>
    </w:p>
    <w:p w14:paraId="60E3D5A9" w14:textId="080A2BC0" w:rsidR="000E4DDC" w:rsidRPr="000E4DDC" w:rsidRDefault="000E4DDC">
      <w:pPr>
        <w:pStyle w:val="3"/>
        <w:numPr>
          <w:ilvl w:val="0"/>
          <w:numId w:val="13"/>
        </w:numPr>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F10305">
            <w:pPr>
              <w:spacing w:after="120"/>
              <w:rPr>
                <w:rFonts w:eastAsiaTheme="minorEastAsia"/>
                <w:b/>
                <w:bCs/>
                <w:color w:val="0070C0"/>
                <w:sz w:val="24"/>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F1030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72FB16D2" w14:textId="2CB4DCCE" w:rsidR="00F32706" w:rsidRPr="00F10305" w:rsidRDefault="006A7242" w:rsidP="00F10305">
            <w:pPr>
              <w:spacing w:after="120"/>
              <w:rPr>
                <w:rFonts w:eastAsia="宋体"/>
                <w:lang w:val="en-US" w:eastAsia="zh-CN"/>
              </w:rPr>
            </w:pPr>
            <w:r>
              <w:rPr>
                <w:rFonts w:eastAsia="宋体" w:hint="eastAsia"/>
                <w:lang w:val="en-US" w:eastAsia="zh-CN"/>
              </w:rPr>
              <w:t>R4-2202284 (</w:t>
            </w:r>
            <w:r w:rsidR="00F81E4A">
              <w:rPr>
                <w:rFonts w:eastAsiaTheme="minorEastAsia" w:hint="eastAsia"/>
                <w:lang w:val="en-US" w:eastAsia="zh-CN"/>
              </w:rPr>
              <w:t xml:space="preserve">Revision of </w:t>
            </w:r>
            <w:hyperlink r:id="rId25" w:history="1">
              <w:r w:rsidR="00F81E4A" w:rsidRPr="00F10305">
                <w:rPr>
                  <w:rFonts w:eastAsiaTheme="minorEastAsia"/>
                  <w:lang w:val="en-US" w:eastAsia="zh-CN"/>
                </w:rPr>
                <w:t>R4-2200145</w:t>
              </w:r>
            </w:hyperlink>
            <w:r>
              <w:rPr>
                <w:rFonts w:eastAsia="宋体" w:hint="eastAsia"/>
                <w:lang w:val="en-US" w:eastAsia="zh-CN"/>
              </w:rPr>
              <w:t>)</w:t>
            </w:r>
          </w:p>
        </w:tc>
        <w:tc>
          <w:tcPr>
            <w:tcW w:w="7896" w:type="dxa"/>
          </w:tcPr>
          <w:p w14:paraId="25A75AD8" w14:textId="7BC77B4B" w:rsidR="00B06AB4" w:rsidRPr="003E2CED" w:rsidRDefault="00B06AB4" w:rsidP="00131911">
            <w:pPr>
              <w:spacing w:after="120"/>
              <w:rPr>
                <w:rFonts w:eastAsiaTheme="minorEastAsia"/>
                <w:lang w:eastAsia="zh-CN"/>
              </w:rPr>
            </w:pPr>
          </w:p>
        </w:tc>
      </w:tr>
      <w:tr w:rsidR="00F32706" w:rsidRPr="00571777" w14:paraId="66476B72" w14:textId="77777777" w:rsidTr="00406294">
        <w:tc>
          <w:tcPr>
            <w:tcW w:w="1961" w:type="dxa"/>
            <w:vMerge/>
          </w:tcPr>
          <w:p w14:paraId="0FA24E7C" w14:textId="77777777" w:rsidR="00F32706" w:rsidRPr="003E2CED" w:rsidRDefault="00F32706" w:rsidP="00F10305">
            <w:pPr>
              <w:spacing w:after="120"/>
              <w:rPr>
                <w:rFonts w:eastAsiaTheme="minorEastAsia"/>
                <w:bCs/>
                <w:lang w:val="en-US" w:eastAsia="zh-CN"/>
              </w:rPr>
            </w:pPr>
          </w:p>
        </w:tc>
        <w:tc>
          <w:tcPr>
            <w:tcW w:w="7896" w:type="dxa"/>
          </w:tcPr>
          <w:p w14:paraId="60A99F0C" w14:textId="052B76AD" w:rsidR="00F32706" w:rsidRPr="003E2CED" w:rsidRDefault="00F32706" w:rsidP="00F10305">
            <w:pPr>
              <w:spacing w:after="120"/>
              <w:rPr>
                <w:rFonts w:eastAsiaTheme="minorEastAsia"/>
                <w:b/>
                <w:bCs/>
                <w:lang w:val="en-US" w:eastAsia="ko-KR"/>
              </w:rPr>
            </w:pPr>
          </w:p>
        </w:tc>
      </w:tr>
      <w:tr w:rsidR="00F32706" w:rsidRPr="00571777" w14:paraId="6E5FA469" w14:textId="77777777" w:rsidTr="00406294">
        <w:tc>
          <w:tcPr>
            <w:tcW w:w="1961" w:type="dxa"/>
            <w:vMerge/>
          </w:tcPr>
          <w:p w14:paraId="1BBC87AF" w14:textId="77777777" w:rsidR="00F32706" w:rsidRPr="003E2CED" w:rsidRDefault="00F32706" w:rsidP="00F10305">
            <w:pPr>
              <w:spacing w:after="120"/>
              <w:rPr>
                <w:rFonts w:eastAsiaTheme="minorEastAsia"/>
                <w:bCs/>
                <w:lang w:val="en-US" w:eastAsia="zh-CN"/>
              </w:rPr>
            </w:pPr>
          </w:p>
        </w:tc>
        <w:tc>
          <w:tcPr>
            <w:tcW w:w="7896" w:type="dxa"/>
          </w:tcPr>
          <w:p w14:paraId="2AADF368" w14:textId="6A7429F3" w:rsidR="00F32706" w:rsidRPr="003E2CED" w:rsidRDefault="00F32706" w:rsidP="00F10305">
            <w:pPr>
              <w:spacing w:after="120"/>
              <w:rPr>
                <w:rFonts w:eastAsiaTheme="minorEastAsia"/>
                <w:bCs/>
                <w:lang w:eastAsia="zh-CN"/>
              </w:rPr>
            </w:pPr>
          </w:p>
        </w:tc>
      </w:tr>
      <w:tr w:rsidR="00F81E4A" w:rsidRPr="003E2CED" w14:paraId="51E60A14" w14:textId="77777777" w:rsidTr="00F81E4A">
        <w:tc>
          <w:tcPr>
            <w:tcW w:w="1961" w:type="dxa"/>
            <w:vMerge w:val="restart"/>
          </w:tcPr>
          <w:p w14:paraId="26DF654F" w14:textId="59555ABC" w:rsidR="00F81E4A" w:rsidRPr="005D4AFF" w:rsidRDefault="006A7242" w:rsidP="00131911">
            <w:pPr>
              <w:spacing w:after="120"/>
              <w:rPr>
                <w:rFonts w:eastAsiaTheme="minorEastAsia"/>
                <w:lang w:val="en-US" w:eastAsia="zh-CN"/>
              </w:rPr>
            </w:pPr>
            <w:r>
              <w:rPr>
                <w:rFonts w:eastAsia="宋体" w:hint="eastAsia"/>
                <w:lang w:val="en-US" w:eastAsia="zh-CN"/>
              </w:rPr>
              <w:t>R4-2202155 (</w:t>
            </w:r>
            <w:r w:rsidR="00F81E4A">
              <w:rPr>
                <w:rFonts w:eastAsiaTheme="minorEastAsia" w:hint="eastAsia"/>
                <w:lang w:val="en-US" w:eastAsia="zh-CN"/>
              </w:rPr>
              <w:t xml:space="preserve">Revision of </w:t>
            </w:r>
            <w:hyperlink r:id="rId26" w:history="1">
              <w:r w:rsidR="00F81E4A" w:rsidRPr="005D4AFF">
                <w:rPr>
                  <w:rFonts w:eastAsiaTheme="minorEastAsia"/>
                  <w:lang w:val="en-US" w:eastAsia="zh-CN"/>
                </w:rPr>
                <w:t>R4-2200508</w:t>
              </w:r>
            </w:hyperlink>
            <w:r>
              <w:rPr>
                <w:rFonts w:eastAsiaTheme="minorEastAsia" w:hint="eastAsia"/>
                <w:lang w:val="en-US" w:eastAsia="zh-CN"/>
              </w:rPr>
              <w:t>)</w:t>
            </w:r>
          </w:p>
          <w:p w14:paraId="633E56AC" w14:textId="77777777" w:rsidR="00F81E4A" w:rsidRPr="003E2CED" w:rsidRDefault="00F81E4A" w:rsidP="00F10305">
            <w:pPr>
              <w:spacing w:after="120"/>
              <w:rPr>
                <w:rFonts w:eastAsiaTheme="minorEastAsia"/>
                <w:lang w:eastAsia="zh-CN"/>
              </w:rPr>
            </w:pPr>
          </w:p>
        </w:tc>
        <w:tc>
          <w:tcPr>
            <w:tcW w:w="7896" w:type="dxa"/>
          </w:tcPr>
          <w:p w14:paraId="698FEF8E" w14:textId="450AA352" w:rsidR="00F81E4A" w:rsidRPr="003E2CED" w:rsidRDefault="00F12E7B" w:rsidP="00F10305">
            <w:pPr>
              <w:spacing w:after="120"/>
              <w:rPr>
                <w:rFonts w:eastAsiaTheme="minorEastAsia"/>
                <w:b/>
                <w:sz w:val="24"/>
                <w:lang w:eastAsia="zh-CN"/>
              </w:rPr>
            </w:pPr>
            <w:r>
              <w:rPr>
                <w:rFonts w:eastAsiaTheme="minorEastAsia" w:hint="eastAsia"/>
                <w:lang w:eastAsia="zh-CN"/>
              </w:rPr>
              <w:t>H</w:t>
            </w:r>
            <w:r>
              <w:rPr>
                <w:rFonts w:eastAsiaTheme="minorEastAsia"/>
                <w:lang w:eastAsia="zh-CN"/>
              </w:rPr>
              <w:t>uawei: the revision doesn’t address our comments in the first round.</w:t>
            </w:r>
          </w:p>
        </w:tc>
      </w:tr>
      <w:tr w:rsidR="00F81E4A" w:rsidRPr="003E2CED" w14:paraId="619DB454" w14:textId="77777777" w:rsidTr="00F81E4A">
        <w:tc>
          <w:tcPr>
            <w:tcW w:w="1961" w:type="dxa"/>
            <w:vMerge/>
          </w:tcPr>
          <w:p w14:paraId="011D85E6" w14:textId="77777777" w:rsidR="00F81E4A" w:rsidRPr="003E2CED" w:rsidRDefault="00F81E4A" w:rsidP="00F10305">
            <w:pPr>
              <w:spacing w:after="120"/>
              <w:rPr>
                <w:rFonts w:eastAsiaTheme="minorEastAsia"/>
                <w:bCs/>
                <w:lang w:val="en-US" w:eastAsia="zh-CN"/>
              </w:rPr>
            </w:pPr>
          </w:p>
        </w:tc>
        <w:tc>
          <w:tcPr>
            <w:tcW w:w="7896" w:type="dxa"/>
          </w:tcPr>
          <w:p w14:paraId="64A679DB" w14:textId="7CAEBA05" w:rsidR="00F81E4A" w:rsidRPr="00F10305" w:rsidRDefault="005E79F3" w:rsidP="00F10305">
            <w:pPr>
              <w:keepLines/>
              <w:tabs>
                <w:tab w:val="left" w:pos="794"/>
                <w:tab w:val="left" w:pos="1191"/>
                <w:tab w:val="left" w:pos="1588"/>
                <w:tab w:val="left" w:pos="1985"/>
              </w:tabs>
              <w:overflowPunct/>
              <w:autoSpaceDE/>
              <w:autoSpaceDN/>
              <w:adjustRightInd/>
              <w:spacing w:before="120" w:after="120"/>
              <w:textAlignment w:val="auto"/>
              <w:rPr>
                <w:rFonts w:eastAsiaTheme="minorEastAsia"/>
                <w:lang w:val="en-US" w:eastAsia="ko-KR"/>
              </w:rPr>
            </w:pPr>
            <w:r w:rsidRPr="00F10305">
              <w:rPr>
                <w:rFonts w:eastAsiaTheme="minorEastAsia"/>
                <w:lang w:val="en-US" w:eastAsia="ko-KR"/>
              </w:rPr>
              <w:t>Qualcomm to Huawei:</w:t>
            </w:r>
            <w:r>
              <w:rPr>
                <w:rFonts w:eastAsiaTheme="minorEastAsia"/>
                <w:lang w:val="en-US" w:eastAsia="ko-KR"/>
              </w:rPr>
              <w:t xml:space="preserve"> The goal of this TP was to illustrate the MSDs required for these combinations. Is it possible for us to</w:t>
            </w:r>
            <w:r w:rsidR="007102E0">
              <w:rPr>
                <w:rFonts w:eastAsiaTheme="minorEastAsia"/>
                <w:lang w:val="en-US" w:eastAsia="ko-KR"/>
              </w:rPr>
              <w:t xml:space="preserve"> </w:t>
            </w:r>
            <w:r>
              <w:rPr>
                <w:rFonts w:eastAsiaTheme="minorEastAsia"/>
                <w:lang w:val="en-US" w:eastAsia="ko-KR"/>
              </w:rPr>
              <w:t>agree on the MSD values for these combinations</w:t>
            </w:r>
            <w:r w:rsidR="007102E0">
              <w:rPr>
                <w:rFonts w:eastAsiaTheme="minorEastAsia"/>
                <w:lang w:val="en-US" w:eastAsia="ko-KR"/>
              </w:rPr>
              <w:t xml:space="preserve">? </w:t>
            </w:r>
            <w:r>
              <w:rPr>
                <w:rFonts w:eastAsiaTheme="minorEastAsia"/>
                <w:lang w:val="en-US" w:eastAsia="ko-KR"/>
              </w:rPr>
              <w:t xml:space="preserve">The other analyses for this combination </w:t>
            </w:r>
            <w:r w:rsidR="007102E0">
              <w:rPr>
                <w:rFonts w:eastAsiaTheme="minorEastAsia"/>
                <w:lang w:val="en-US" w:eastAsia="ko-KR"/>
              </w:rPr>
              <w:t xml:space="preserve">that you mentioned in round 1 </w:t>
            </w:r>
            <w:r>
              <w:rPr>
                <w:rFonts w:eastAsiaTheme="minorEastAsia"/>
                <w:lang w:val="en-US" w:eastAsia="ko-KR"/>
              </w:rPr>
              <w:t>can be presented in future meetings.</w:t>
            </w:r>
          </w:p>
        </w:tc>
      </w:tr>
      <w:tr w:rsidR="00F81E4A" w:rsidRPr="003E2CED" w14:paraId="3503ACCD" w14:textId="77777777" w:rsidTr="00F81E4A">
        <w:tc>
          <w:tcPr>
            <w:tcW w:w="1961" w:type="dxa"/>
            <w:vMerge/>
          </w:tcPr>
          <w:p w14:paraId="7A1BE3C9" w14:textId="77777777" w:rsidR="00F81E4A" w:rsidRPr="003E2CED" w:rsidRDefault="00F81E4A" w:rsidP="00A4291B">
            <w:pPr>
              <w:spacing w:after="120"/>
              <w:rPr>
                <w:rFonts w:eastAsiaTheme="minorEastAsia"/>
                <w:bCs/>
                <w:lang w:val="en-US" w:eastAsia="zh-CN"/>
              </w:rPr>
            </w:pPr>
          </w:p>
        </w:tc>
        <w:tc>
          <w:tcPr>
            <w:tcW w:w="7896" w:type="dxa"/>
          </w:tcPr>
          <w:p w14:paraId="1AFE9E18" w14:textId="77777777" w:rsidR="00F81E4A" w:rsidRPr="003E2CED" w:rsidRDefault="00F81E4A" w:rsidP="00A4291B">
            <w:pPr>
              <w:spacing w:after="120"/>
              <w:rPr>
                <w:rFonts w:eastAsiaTheme="minorEastAsia"/>
                <w:bCs/>
                <w:lang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6D2CC3">
      <w:pPr>
        <w:pStyle w:val="2"/>
        <w:numPr>
          <w:ilvl w:val="0"/>
          <w:numId w:val="7"/>
        </w:numPr>
        <w:ind w:left="576" w:hanging="576"/>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7AF6" w14:paraId="51A05D46" w14:textId="77777777" w:rsidTr="000B6252">
        <w:tc>
          <w:tcPr>
            <w:tcW w:w="1494" w:type="dxa"/>
          </w:tcPr>
          <w:p w14:paraId="6A6B1213" w14:textId="0638F356" w:rsidR="001A7AF6" w:rsidRPr="00F10305" w:rsidRDefault="00574113" w:rsidP="00F10305">
            <w:pPr>
              <w:spacing w:after="120"/>
              <w:rPr>
                <w:rFonts w:eastAsia="宋体"/>
                <w:lang w:val="en-US" w:eastAsia="zh-CN"/>
              </w:rPr>
            </w:pPr>
            <w:r>
              <w:rPr>
                <w:rFonts w:eastAsia="宋体" w:hint="eastAsia"/>
                <w:lang w:val="en-US" w:eastAsia="zh-CN"/>
              </w:rPr>
              <w:t>R4-2202284</w:t>
            </w:r>
          </w:p>
        </w:tc>
        <w:tc>
          <w:tcPr>
            <w:tcW w:w="8363" w:type="dxa"/>
          </w:tcPr>
          <w:p w14:paraId="28A15E03" w14:textId="552A9328" w:rsidR="001A7AF6" w:rsidRPr="00F10305" w:rsidRDefault="00574113" w:rsidP="00F10305">
            <w:pPr>
              <w:spacing w:after="120"/>
              <w:rPr>
                <w:rFonts w:eastAsia="宋体"/>
                <w:lang w:val="en-US" w:eastAsia="zh-CN"/>
              </w:rPr>
            </w:pPr>
            <w:r w:rsidRPr="00F10305">
              <w:rPr>
                <w:rFonts w:eastAsia="宋体"/>
                <w:lang w:val="en-US" w:eastAsia="zh-CN"/>
              </w:rPr>
              <w:t>To be approved</w:t>
            </w:r>
          </w:p>
        </w:tc>
      </w:tr>
      <w:tr w:rsidR="001A7AF6" w14:paraId="723293F2" w14:textId="77777777" w:rsidTr="000B6252">
        <w:tc>
          <w:tcPr>
            <w:tcW w:w="1494" w:type="dxa"/>
          </w:tcPr>
          <w:p w14:paraId="3D1E49EC" w14:textId="6FDB8FDA" w:rsidR="001A7AF6" w:rsidRPr="00F10305" w:rsidRDefault="00574113" w:rsidP="00F10305">
            <w:pPr>
              <w:spacing w:after="120"/>
              <w:rPr>
                <w:rFonts w:eastAsia="宋体"/>
                <w:lang w:val="en-US" w:eastAsia="zh-CN"/>
              </w:rPr>
            </w:pPr>
            <w:r>
              <w:rPr>
                <w:rFonts w:eastAsia="宋体" w:hint="eastAsia"/>
                <w:lang w:val="en-US" w:eastAsia="zh-CN"/>
              </w:rPr>
              <w:lastRenderedPageBreak/>
              <w:t>R4-2202155</w:t>
            </w:r>
          </w:p>
        </w:tc>
        <w:tc>
          <w:tcPr>
            <w:tcW w:w="8363" w:type="dxa"/>
          </w:tcPr>
          <w:p w14:paraId="4E06B3F5" w14:textId="21636F12" w:rsidR="001A7AF6" w:rsidRPr="00F10305" w:rsidRDefault="00574113" w:rsidP="00F10305">
            <w:pPr>
              <w:spacing w:after="120"/>
              <w:rPr>
                <w:rFonts w:eastAsia="宋体"/>
                <w:lang w:val="en-US" w:eastAsia="zh-CN"/>
              </w:rPr>
            </w:pPr>
            <w:r w:rsidRPr="00F10305">
              <w:rPr>
                <w:rFonts w:eastAsia="宋体"/>
                <w:lang w:val="en-US" w:eastAsia="zh-CN"/>
              </w:rPr>
              <w:t>To be approved</w:t>
            </w:r>
          </w:p>
        </w:tc>
      </w:tr>
      <w:tr w:rsidR="001A7AF6" w14:paraId="3C360094" w14:textId="77777777" w:rsidTr="000B6252">
        <w:tc>
          <w:tcPr>
            <w:tcW w:w="1494" w:type="dxa"/>
          </w:tcPr>
          <w:p w14:paraId="5C39FC49" w14:textId="5ED64887" w:rsidR="001A7AF6" w:rsidRPr="00896629" w:rsidRDefault="001A7AF6" w:rsidP="0026187A">
            <w:pPr>
              <w:rPr>
                <w:rFonts w:eastAsiaTheme="minorEastAsia"/>
                <w:color w:val="0070C0"/>
                <w:lang w:val="en-US" w:eastAsia="zh-CN"/>
              </w:rPr>
            </w:pPr>
          </w:p>
        </w:tc>
        <w:tc>
          <w:tcPr>
            <w:tcW w:w="8363" w:type="dxa"/>
          </w:tcPr>
          <w:p w14:paraId="3790771A" w14:textId="2937DAEC" w:rsidR="001A7AF6" w:rsidRPr="00864E59" w:rsidRDefault="001A7AF6"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57DF6992" w14:textId="77777777" w:rsidR="00E25B6E" w:rsidRDefault="00E25B6E" w:rsidP="006D2CC3">
      <w:pPr>
        <w:pStyle w:val="1"/>
        <w:numPr>
          <w:ilvl w:val="0"/>
          <w:numId w:val="10"/>
        </w:numPr>
        <w:ind w:left="432" w:hanging="432"/>
        <w:rPr>
          <w:lang w:val="en-US" w:eastAsia="ja-JP"/>
        </w:rPr>
      </w:pPr>
      <w:r>
        <w:rPr>
          <w:lang w:val="en-US" w:eastAsia="ja-JP"/>
        </w:rPr>
        <w:t xml:space="preserve">Recommendations for </w:t>
      </w:r>
      <w:proofErr w:type="spellStart"/>
      <w:r>
        <w:rPr>
          <w:lang w:val="en-US" w:eastAsia="ja-JP"/>
        </w:rPr>
        <w:t>Tdocs</w:t>
      </w:r>
      <w:proofErr w:type="spellEnd"/>
    </w:p>
    <w:p w14:paraId="30E1DB15" w14:textId="77777777" w:rsidR="00E25B6E" w:rsidRPr="006E7ECD" w:rsidRDefault="00E25B6E" w:rsidP="006D2CC3">
      <w:pPr>
        <w:pStyle w:val="2"/>
        <w:numPr>
          <w:ilvl w:val="0"/>
          <w:numId w:val="11"/>
        </w:numPr>
        <w:ind w:left="576" w:hanging="576"/>
      </w:pPr>
      <w:r w:rsidRPr="006E7ECD">
        <w:rPr>
          <w:rFonts w:hint="eastAsia"/>
        </w:rPr>
        <w:t>1st</w:t>
      </w:r>
      <w:r w:rsidRPr="006E7ECD">
        <w:t xml:space="preserve"> </w:t>
      </w:r>
      <w:r w:rsidRPr="006E7ECD">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77777777" w:rsidR="00E25B6E" w:rsidRPr="00404831" w:rsidRDefault="00E25B6E" w:rsidP="002F0C42">
            <w:pPr>
              <w:spacing w:after="120"/>
              <w:rPr>
                <w:rFonts w:eastAsiaTheme="minorEastAsia"/>
                <w:i/>
                <w:color w:val="0070C0"/>
                <w:lang w:val="en-US" w:eastAsia="zh-CN"/>
              </w:rPr>
            </w:pPr>
          </w:p>
        </w:tc>
        <w:tc>
          <w:tcPr>
            <w:tcW w:w="1325" w:type="pct"/>
          </w:tcPr>
          <w:p w14:paraId="3A701F6B" w14:textId="77777777" w:rsidR="00E25B6E" w:rsidRPr="00404831" w:rsidRDefault="00E25B6E" w:rsidP="002F0C42">
            <w:pPr>
              <w:spacing w:after="120"/>
              <w:rPr>
                <w:rFonts w:eastAsiaTheme="minorEastAsia"/>
                <w:i/>
                <w:color w:val="0070C0"/>
                <w:lang w:val="en-US" w:eastAsia="zh-CN"/>
              </w:rPr>
            </w:pPr>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4" w:name="OLE_LINK19"/>
      <w:bookmarkStart w:id="5"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58390F8C" w14:textId="77777777" w:rsidTr="002F0C42">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2F0C42">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tr w:rsidR="00410950" w:rsidRPr="00B04195" w14:paraId="2904D6B8" w14:textId="77777777" w:rsidTr="002F0C42">
        <w:tc>
          <w:tcPr>
            <w:tcW w:w="1424" w:type="dxa"/>
          </w:tcPr>
          <w:p w14:paraId="08461FAC" w14:textId="77777777" w:rsidR="00410950" w:rsidRPr="00F10305" w:rsidRDefault="00410950" w:rsidP="00F10305">
            <w:pPr>
              <w:spacing w:after="120"/>
              <w:rPr>
                <w:rFonts w:eastAsiaTheme="minorEastAsia"/>
                <w:lang w:val="en-US" w:eastAsia="zh-CN"/>
              </w:rPr>
            </w:pPr>
            <w:hyperlink r:id="rId27" w:history="1">
              <w:r w:rsidRPr="00F10305">
                <w:rPr>
                  <w:rFonts w:eastAsiaTheme="minorEastAsia"/>
                  <w:lang w:val="en-US" w:eastAsia="zh-CN"/>
                </w:rPr>
                <w:t>R4-2200145</w:t>
              </w:r>
            </w:hyperlink>
          </w:p>
          <w:p w14:paraId="4CE590D2" w14:textId="2AA7A2FC" w:rsidR="00410950" w:rsidRPr="00F10305" w:rsidRDefault="00410950" w:rsidP="00372922">
            <w:pPr>
              <w:overflowPunct/>
              <w:autoSpaceDE/>
              <w:autoSpaceDN/>
              <w:adjustRightInd/>
              <w:spacing w:after="120"/>
              <w:textAlignment w:val="auto"/>
              <w:rPr>
                <w:rFonts w:eastAsiaTheme="minorEastAsia"/>
                <w:lang w:val="en-US" w:eastAsia="zh-CN"/>
              </w:rPr>
            </w:pPr>
          </w:p>
        </w:tc>
        <w:tc>
          <w:tcPr>
            <w:tcW w:w="2682" w:type="dxa"/>
          </w:tcPr>
          <w:p w14:paraId="1DF1AC19" w14:textId="05DFD609" w:rsidR="00410950" w:rsidRPr="00FA1256" w:rsidRDefault="00410950">
            <w:pPr>
              <w:spacing w:after="120"/>
              <w:rPr>
                <w:rFonts w:eastAsiaTheme="minorEastAsia"/>
                <w:lang w:val="en-US" w:eastAsia="zh-CN"/>
              </w:rPr>
            </w:pPr>
            <w:r w:rsidRPr="00F10305">
              <w:rPr>
                <w:rFonts w:eastAsiaTheme="minorEastAsia"/>
                <w:lang w:val="en-US" w:eastAsia="zh-CN"/>
              </w:rPr>
              <w:t>TP on coexistence study of V2X_n8A-n47A, V2X_8A_n47A and V2X_n8A_47A</w:t>
            </w:r>
          </w:p>
        </w:tc>
        <w:tc>
          <w:tcPr>
            <w:tcW w:w="1418" w:type="dxa"/>
          </w:tcPr>
          <w:p w14:paraId="5B63EC75" w14:textId="5485070F" w:rsidR="00410950" w:rsidRPr="00FA1256" w:rsidRDefault="00F4777F" w:rsidP="002F0C42">
            <w:pPr>
              <w:spacing w:after="120"/>
              <w:rPr>
                <w:rFonts w:eastAsiaTheme="minorEastAsia"/>
                <w:lang w:val="en-US" w:eastAsia="zh-CN"/>
              </w:rPr>
            </w:pPr>
            <w:r>
              <w:rPr>
                <w:rFonts w:eastAsiaTheme="minorEastAsia" w:hint="eastAsia"/>
                <w:lang w:val="en-US" w:eastAsia="zh-CN"/>
              </w:rPr>
              <w:t>CATT</w:t>
            </w:r>
          </w:p>
        </w:tc>
        <w:tc>
          <w:tcPr>
            <w:tcW w:w="2409" w:type="dxa"/>
          </w:tcPr>
          <w:p w14:paraId="2373393F" w14:textId="6AD64440" w:rsidR="00410950" w:rsidRPr="00FA1256" w:rsidRDefault="00F4777F" w:rsidP="002F0C42">
            <w:pPr>
              <w:spacing w:after="120"/>
              <w:rPr>
                <w:rFonts w:eastAsiaTheme="minorEastAsia"/>
                <w:lang w:val="en-US" w:eastAsia="zh-CN"/>
              </w:rPr>
            </w:pPr>
            <w:r>
              <w:rPr>
                <w:rFonts w:eastAsiaTheme="minorEastAsia" w:hint="eastAsia"/>
                <w:lang w:val="en-US" w:eastAsia="zh-CN"/>
              </w:rPr>
              <w:t>To be revised</w:t>
            </w:r>
          </w:p>
        </w:tc>
        <w:tc>
          <w:tcPr>
            <w:tcW w:w="1698" w:type="dxa"/>
          </w:tcPr>
          <w:p w14:paraId="1667D937" w14:textId="77777777" w:rsidR="00410950" w:rsidRPr="00B04195" w:rsidRDefault="00410950" w:rsidP="002F0C42">
            <w:pPr>
              <w:spacing w:after="120"/>
              <w:rPr>
                <w:rFonts w:eastAsiaTheme="minorEastAsia"/>
                <w:color w:val="0070C0"/>
                <w:lang w:val="en-US" w:eastAsia="zh-CN"/>
              </w:rPr>
            </w:pPr>
          </w:p>
        </w:tc>
      </w:tr>
      <w:tr w:rsidR="00410950" w:rsidRPr="00B04195" w14:paraId="39E95B30" w14:textId="77777777" w:rsidTr="002F0C42">
        <w:tc>
          <w:tcPr>
            <w:tcW w:w="1424" w:type="dxa"/>
          </w:tcPr>
          <w:p w14:paraId="39AE0C1D" w14:textId="51C7FAA8" w:rsidR="00410950" w:rsidRPr="00F10305" w:rsidRDefault="00410950" w:rsidP="00F10305">
            <w:pPr>
              <w:spacing w:after="120"/>
              <w:rPr>
                <w:rFonts w:eastAsiaTheme="minorEastAsia"/>
                <w:lang w:val="en-US" w:eastAsia="zh-CN"/>
              </w:rPr>
            </w:pPr>
            <w:hyperlink r:id="rId28" w:history="1">
              <w:r w:rsidRPr="00F10305">
                <w:rPr>
                  <w:rFonts w:eastAsiaTheme="minorEastAsia"/>
                  <w:lang w:val="en-US" w:eastAsia="zh-CN"/>
                </w:rPr>
                <w:t>R4-2200146</w:t>
              </w:r>
            </w:hyperlink>
          </w:p>
        </w:tc>
        <w:tc>
          <w:tcPr>
            <w:tcW w:w="2682" w:type="dxa"/>
          </w:tcPr>
          <w:p w14:paraId="65138202" w14:textId="3F3F725D" w:rsidR="00410950" w:rsidRPr="00FA1256" w:rsidRDefault="00410950">
            <w:pPr>
              <w:spacing w:after="120"/>
              <w:rPr>
                <w:rFonts w:eastAsiaTheme="minorEastAsia"/>
                <w:lang w:val="en-US" w:eastAsia="zh-CN"/>
              </w:rPr>
            </w:pPr>
            <w:r w:rsidRPr="00F10305">
              <w:rPr>
                <w:rFonts w:eastAsiaTheme="minorEastAsia"/>
                <w:lang w:val="en-US" w:eastAsia="zh-CN"/>
              </w:rPr>
              <w:t>Draft CR for TS 38.101-1, Introduce new band combinations of V2X_n8A-n47A</w:t>
            </w:r>
          </w:p>
        </w:tc>
        <w:tc>
          <w:tcPr>
            <w:tcW w:w="1418" w:type="dxa"/>
          </w:tcPr>
          <w:p w14:paraId="386F7FE3" w14:textId="1446788A" w:rsidR="00410950" w:rsidRPr="00FA1256" w:rsidRDefault="00F4777F">
            <w:pPr>
              <w:spacing w:after="120"/>
              <w:rPr>
                <w:rFonts w:eastAsiaTheme="minorEastAsia"/>
                <w:lang w:val="en-US" w:eastAsia="zh-CN"/>
              </w:rPr>
            </w:pPr>
            <w:r>
              <w:rPr>
                <w:rFonts w:eastAsiaTheme="minorEastAsia" w:hint="eastAsia"/>
                <w:lang w:val="en-US" w:eastAsia="zh-CN"/>
              </w:rPr>
              <w:t>CATT</w:t>
            </w:r>
          </w:p>
        </w:tc>
        <w:tc>
          <w:tcPr>
            <w:tcW w:w="2409" w:type="dxa"/>
          </w:tcPr>
          <w:p w14:paraId="2889F64B" w14:textId="76E19326" w:rsidR="00410950" w:rsidRPr="00FA1256" w:rsidRDefault="00F4777F">
            <w:pPr>
              <w:spacing w:after="120"/>
              <w:rPr>
                <w:rFonts w:eastAsiaTheme="minorEastAsia"/>
                <w:lang w:val="en-US" w:eastAsia="zh-CN"/>
              </w:rPr>
            </w:pPr>
            <w:r>
              <w:rPr>
                <w:rFonts w:eastAsiaTheme="minorEastAsia" w:hint="eastAsia"/>
                <w:lang w:val="en-US" w:eastAsia="zh-CN"/>
              </w:rPr>
              <w:t>To be endorsed</w:t>
            </w:r>
          </w:p>
        </w:tc>
        <w:tc>
          <w:tcPr>
            <w:tcW w:w="1698" w:type="dxa"/>
          </w:tcPr>
          <w:p w14:paraId="4FBA5205" w14:textId="68C7F7D2" w:rsidR="00410950" w:rsidRPr="00B04195" w:rsidRDefault="00410950" w:rsidP="002F0C42">
            <w:pPr>
              <w:spacing w:after="120"/>
              <w:rPr>
                <w:rFonts w:eastAsiaTheme="minorEastAsia"/>
                <w:color w:val="0070C0"/>
                <w:lang w:val="en-US" w:eastAsia="zh-CN"/>
              </w:rPr>
            </w:pPr>
          </w:p>
        </w:tc>
      </w:tr>
      <w:tr w:rsidR="00F4777F" w14:paraId="46B57246" w14:textId="77777777" w:rsidTr="002F0C42">
        <w:tc>
          <w:tcPr>
            <w:tcW w:w="1424" w:type="dxa"/>
          </w:tcPr>
          <w:p w14:paraId="42184B9E" w14:textId="77777777" w:rsidR="00F4777F" w:rsidRPr="00F10305" w:rsidRDefault="00F4777F" w:rsidP="00F10305">
            <w:pPr>
              <w:spacing w:after="120"/>
              <w:rPr>
                <w:rFonts w:eastAsiaTheme="minorEastAsia"/>
                <w:lang w:val="en-US" w:eastAsia="zh-CN"/>
              </w:rPr>
            </w:pPr>
            <w:hyperlink r:id="rId29" w:history="1">
              <w:r w:rsidRPr="00F10305">
                <w:rPr>
                  <w:rFonts w:eastAsiaTheme="minorEastAsia"/>
                  <w:lang w:val="en-US" w:eastAsia="zh-CN"/>
                </w:rPr>
                <w:t>R4-2200147</w:t>
              </w:r>
            </w:hyperlink>
          </w:p>
          <w:p w14:paraId="485C2451" w14:textId="6F828EF9" w:rsidR="00F4777F" w:rsidRPr="00F10305" w:rsidRDefault="00F4777F" w:rsidP="00372922">
            <w:pPr>
              <w:overflowPunct/>
              <w:autoSpaceDE/>
              <w:autoSpaceDN/>
              <w:adjustRightInd/>
              <w:spacing w:after="120"/>
              <w:textAlignment w:val="auto"/>
              <w:rPr>
                <w:rFonts w:eastAsiaTheme="minorEastAsia"/>
                <w:lang w:val="en-US" w:eastAsia="zh-CN"/>
              </w:rPr>
            </w:pPr>
          </w:p>
        </w:tc>
        <w:tc>
          <w:tcPr>
            <w:tcW w:w="2682" w:type="dxa"/>
          </w:tcPr>
          <w:p w14:paraId="11EA1623" w14:textId="7FDDC3E1" w:rsidR="00F4777F" w:rsidRPr="00F10305" w:rsidRDefault="00F4777F" w:rsidP="00F10305">
            <w:pPr>
              <w:spacing w:after="120"/>
              <w:rPr>
                <w:rFonts w:eastAsiaTheme="minorEastAsia"/>
                <w:lang w:val="en-US" w:eastAsia="zh-CN"/>
              </w:rPr>
            </w:pPr>
            <w:r w:rsidRPr="00F10305">
              <w:rPr>
                <w:rFonts w:eastAsiaTheme="minorEastAsia"/>
                <w:lang w:val="en-US" w:eastAsia="zh-CN"/>
              </w:rPr>
              <w:t>Draft CR for TS 38.101-3, Introduce new band combination of V2X_n8A_47A and V2X_8A_n47A</w:t>
            </w:r>
          </w:p>
        </w:tc>
        <w:tc>
          <w:tcPr>
            <w:tcW w:w="1418" w:type="dxa"/>
          </w:tcPr>
          <w:p w14:paraId="5C6006F8" w14:textId="6E8AF0EA" w:rsidR="00F4777F" w:rsidRPr="00FA1256" w:rsidRDefault="00F4777F">
            <w:pPr>
              <w:spacing w:after="120"/>
              <w:rPr>
                <w:rFonts w:eastAsiaTheme="minorEastAsia"/>
                <w:lang w:val="en-US" w:eastAsia="zh-CN"/>
              </w:rPr>
            </w:pPr>
            <w:r>
              <w:rPr>
                <w:rFonts w:eastAsiaTheme="minorEastAsia" w:hint="eastAsia"/>
                <w:lang w:val="en-US" w:eastAsia="zh-CN"/>
              </w:rPr>
              <w:t>CATT</w:t>
            </w:r>
          </w:p>
        </w:tc>
        <w:tc>
          <w:tcPr>
            <w:tcW w:w="2409" w:type="dxa"/>
          </w:tcPr>
          <w:p w14:paraId="6AF83228" w14:textId="0F22D092" w:rsidR="00F4777F" w:rsidRPr="00FA1256" w:rsidRDefault="00F4777F">
            <w:pPr>
              <w:spacing w:after="120"/>
              <w:rPr>
                <w:rFonts w:eastAsiaTheme="minorEastAsia"/>
                <w:lang w:val="en-US" w:eastAsia="zh-CN"/>
              </w:rPr>
            </w:pPr>
            <w:r>
              <w:rPr>
                <w:rFonts w:eastAsiaTheme="minorEastAsia" w:hint="eastAsia"/>
                <w:lang w:val="en-US" w:eastAsia="zh-CN"/>
              </w:rPr>
              <w:t>To be endorsed</w:t>
            </w:r>
          </w:p>
        </w:tc>
        <w:tc>
          <w:tcPr>
            <w:tcW w:w="1698" w:type="dxa"/>
          </w:tcPr>
          <w:p w14:paraId="4EA90F1C" w14:textId="77777777" w:rsidR="00F4777F" w:rsidRPr="00404831" w:rsidRDefault="00F4777F" w:rsidP="002F0C42">
            <w:pPr>
              <w:spacing w:after="120"/>
              <w:rPr>
                <w:rFonts w:eastAsiaTheme="minorEastAsia"/>
                <w:i/>
                <w:color w:val="0070C0"/>
                <w:lang w:val="en-US" w:eastAsia="zh-CN"/>
              </w:rPr>
            </w:pPr>
          </w:p>
        </w:tc>
      </w:tr>
      <w:tr w:rsidR="00F4777F" w14:paraId="59DBE973" w14:textId="77777777" w:rsidTr="002F0C42">
        <w:tc>
          <w:tcPr>
            <w:tcW w:w="1424" w:type="dxa"/>
          </w:tcPr>
          <w:p w14:paraId="47AE9194" w14:textId="77777777" w:rsidR="00F4777F" w:rsidRPr="00F10305" w:rsidRDefault="00F4777F" w:rsidP="00F10305">
            <w:pPr>
              <w:spacing w:after="120"/>
              <w:rPr>
                <w:rFonts w:eastAsiaTheme="minorEastAsia"/>
                <w:lang w:val="en-US" w:eastAsia="zh-CN"/>
              </w:rPr>
            </w:pPr>
            <w:hyperlink r:id="rId30" w:history="1">
              <w:r w:rsidRPr="00F10305">
                <w:rPr>
                  <w:rFonts w:eastAsiaTheme="minorEastAsia"/>
                  <w:lang w:val="en-US" w:eastAsia="zh-CN"/>
                </w:rPr>
                <w:t>R4-2200508</w:t>
              </w:r>
            </w:hyperlink>
          </w:p>
          <w:p w14:paraId="3D5DD62E" w14:textId="27C0EBE2" w:rsidR="00F4777F" w:rsidRPr="00F10305" w:rsidRDefault="00F4777F" w:rsidP="00372922">
            <w:pPr>
              <w:overflowPunct/>
              <w:autoSpaceDE/>
              <w:autoSpaceDN/>
              <w:adjustRightInd/>
              <w:spacing w:after="120"/>
              <w:textAlignment w:val="auto"/>
              <w:rPr>
                <w:rFonts w:eastAsiaTheme="minorEastAsia"/>
                <w:lang w:val="en-US" w:eastAsia="zh-CN"/>
              </w:rPr>
            </w:pPr>
          </w:p>
        </w:tc>
        <w:tc>
          <w:tcPr>
            <w:tcW w:w="2682" w:type="dxa"/>
          </w:tcPr>
          <w:p w14:paraId="53EE72F5" w14:textId="58413BDC" w:rsidR="00F4777F" w:rsidRPr="00F10305" w:rsidRDefault="00F4777F" w:rsidP="00F10305">
            <w:pPr>
              <w:spacing w:after="120"/>
              <w:rPr>
                <w:rFonts w:eastAsiaTheme="minorEastAsia"/>
                <w:lang w:val="en-US" w:eastAsia="zh-CN"/>
              </w:rPr>
            </w:pPr>
            <w:r w:rsidRPr="00F10305">
              <w:rPr>
                <w:rFonts w:eastAsiaTheme="minorEastAsia"/>
                <w:lang w:val="en-US" w:eastAsia="zh-CN"/>
              </w:rPr>
              <w:t>Calculation of MSD for V2X_1A-n47A and V2X_n1A-47A and accompanying TP</w:t>
            </w:r>
          </w:p>
        </w:tc>
        <w:tc>
          <w:tcPr>
            <w:tcW w:w="1418" w:type="dxa"/>
          </w:tcPr>
          <w:p w14:paraId="7DBD0F72" w14:textId="1EE5A421" w:rsidR="00F4777F" w:rsidRPr="00F10305" w:rsidRDefault="00F4777F" w:rsidP="00F10305">
            <w:pPr>
              <w:spacing w:after="120"/>
              <w:rPr>
                <w:rFonts w:eastAsiaTheme="minorEastAsia"/>
                <w:lang w:val="en-US" w:eastAsia="zh-CN"/>
              </w:rPr>
            </w:pPr>
            <w:r w:rsidRPr="00F10305">
              <w:rPr>
                <w:rFonts w:eastAsiaTheme="minorEastAsia"/>
                <w:lang w:val="en-US" w:eastAsia="zh-CN"/>
              </w:rPr>
              <w:t>Qualcomm Incorporated</w:t>
            </w:r>
          </w:p>
        </w:tc>
        <w:tc>
          <w:tcPr>
            <w:tcW w:w="2409" w:type="dxa"/>
          </w:tcPr>
          <w:p w14:paraId="59067E93" w14:textId="174A2EB4" w:rsidR="00F4777F" w:rsidRPr="00FA1256" w:rsidRDefault="00F4777F">
            <w:pPr>
              <w:spacing w:after="120"/>
              <w:rPr>
                <w:rFonts w:eastAsiaTheme="minorEastAsia"/>
                <w:lang w:val="en-US" w:eastAsia="zh-CN"/>
              </w:rPr>
            </w:pPr>
            <w:r>
              <w:rPr>
                <w:rFonts w:eastAsiaTheme="minorEastAsia" w:hint="eastAsia"/>
                <w:lang w:val="en-US" w:eastAsia="zh-CN"/>
              </w:rPr>
              <w:t>To be revised</w:t>
            </w:r>
          </w:p>
        </w:tc>
        <w:tc>
          <w:tcPr>
            <w:tcW w:w="1698" w:type="dxa"/>
          </w:tcPr>
          <w:p w14:paraId="6932B879" w14:textId="77777777" w:rsidR="00F4777F" w:rsidRPr="00404831" w:rsidRDefault="00F4777F" w:rsidP="002F0C42">
            <w:pPr>
              <w:spacing w:after="120"/>
              <w:rPr>
                <w:rFonts w:eastAsiaTheme="minorEastAsia"/>
                <w:i/>
                <w:color w:val="0070C0"/>
                <w:lang w:val="en-US" w:eastAsia="zh-CN"/>
              </w:rPr>
            </w:pPr>
          </w:p>
        </w:tc>
      </w:tr>
      <w:bookmarkEnd w:id="4"/>
      <w:bookmarkEnd w:id="5"/>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6D2CC3">
      <w:pPr>
        <w:pStyle w:val="2"/>
        <w:numPr>
          <w:ilvl w:val="0"/>
          <w:numId w:val="11"/>
        </w:numPr>
        <w:ind w:left="576" w:hanging="576"/>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6A7242" w14:paraId="4A1F8CDB" w14:textId="77777777" w:rsidTr="002F0C42">
        <w:tc>
          <w:tcPr>
            <w:tcW w:w="1424" w:type="dxa"/>
          </w:tcPr>
          <w:p w14:paraId="5840CE17" w14:textId="78F1047E" w:rsidR="006A7242" w:rsidRPr="00F10305" w:rsidRDefault="006A7242" w:rsidP="00F10305">
            <w:pPr>
              <w:spacing w:after="120"/>
              <w:rPr>
                <w:rFonts w:eastAsiaTheme="minorEastAsia"/>
                <w:lang w:val="en-US" w:eastAsia="zh-CN"/>
              </w:rPr>
            </w:pPr>
            <w:r w:rsidRPr="00F10305">
              <w:rPr>
                <w:rFonts w:eastAsiaTheme="minorEastAsia"/>
                <w:lang w:val="en-US" w:eastAsia="zh-CN"/>
              </w:rPr>
              <w:t xml:space="preserve">R4-2202284 </w:t>
            </w:r>
          </w:p>
        </w:tc>
        <w:tc>
          <w:tcPr>
            <w:tcW w:w="2682" w:type="dxa"/>
          </w:tcPr>
          <w:p w14:paraId="492F2C03" w14:textId="34A100BE" w:rsidR="006A7242" w:rsidRPr="00F10305" w:rsidRDefault="006A7242" w:rsidP="00F10305">
            <w:pPr>
              <w:spacing w:after="120"/>
              <w:rPr>
                <w:rFonts w:eastAsiaTheme="minorEastAsia"/>
                <w:lang w:val="en-US" w:eastAsia="zh-CN"/>
              </w:rPr>
            </w:pPr>
            <w:r w:rsidRPr="00F10305">
              <w:rPr>
                <w:rFonts w:eastAsiaTheme="minorEastAsia"/>
                <w:lang w:val="en-US" w:eastAsia="zh-CN"/>
              </w:rPr>
              <w:t>TP on coexistence study of V2X_n8A-n47A, V2X_8A_n47A and V2X_n8A_47A</w:t>
            </w:r>
          </w:p>
        </w:tc>
        <w:tc>
          <w:tcPr>
            <w:tcW w:w="1418" w:type="dxa"/>
          </w:tcPr>
          <w:p w14:paraId="31B838E5" w14:textId="7AD35F29" w:rsidR="006A7242" w:rsidRPr="00F10305" w:rsidRDefault="00681DF3" w:rsidP="00F10305">
            <w:pPr>
              <w:spacing w:after="120"/>
              <w:rPr>
                <w:rFonts w:eastAsiaTheme="minorEastAsia"/>
                <w:lang w:val="en-US" w:eastAsia="zh-CN"/>
              </w:rPr>
            </w:pPr>
            <w:r w:rsidRPr="00F10305">
              <w:rPr>
                <w:rFonts w:eastAsiaTheme="minorEastAsia"/>
                <w:lang w:val="en-US" w:eastAsia="zh-CN"/>
              </w:rPr>
              <w:t>CATT</w:t>
            </w:r>
          </w:p>
        </w:tc>
        <w:tc>
          <w:tcPr>
            <w:tcW w:w="2409" w:type="dxa"/>
          </w:tcPr>
          <w:p w14:paraId="036B7FD0" w14:textId="3664344C" w:rsidR="006A7242" w:rsidRPr="00FA1256" w:rsidRDefault="00A0684E" w:rsidP="002F0C42">
            <w:pPr>
              <w:spacing w:after="120"/>
              <w:rPr>
                <w:rFonts w:eastAsiaTheme="minorEastAsia"/>
                <w:lang w:val="en-US" w:eastAsia="zh-CN"/>
              </w:rPr>
            </w:pPr>
            <w:r>
              <w:rPr>
                <w:rFonts w:eastAsiaTheme="minorEastAsia" w:hint="eastAsia"/>
                <w:lang w:val="en-US" w:eastAsia="zh-CN"/>
              </w:rPr>
              <w:t>To be ap</w:t>
            </w:r>
            <w:r w:rsidR="007C173A">
              <w:rPr>
                <w:rFonts w:eastAsiaTheme="minorEastAsia" w:hint="eastAsia"/>
                <w:lang w:val="en-US" w:eastAsia="zh-CN"/>
              </w:rPr>
              <w:t>p</w:t>
            </w:r>
            <w:r>
              <w:rPr>
                <w:rFonts w:eastAsiaTheme="minorEastAsia" w:hint="eastAsia"/>
                <w:lang w:val="en-US" w:eastAsia="zh-CN"/>
              </w:rPr>
              <w:t>roved</w:t>
            </w:r>
          </w:p>
        </w:tc>
        <w:tc>
          <w:tcPr>
            <w:tcW w:w="1698" w:type="dxa"/>
          </w:tcPr>
          <w:p w14:paraId="4E130123" w14:textId="77777777" w:rsidR="006A7242" w:rsidRPr="00404831" w:rsidRDefault="006A7242" w:rsidP="002F0C42">
            <w:pPr>
              <w:spacing w:after="120"/>
              <w:rPr>
                <w:rFonts w:eastAsiaTheme="minorEastAsia"/>
                <w:i/>
                <w:color w:val="0070C0"/>
                <w:lang w:val="en-US" w:eastAsia="zh-CN"/>
              </w:rPr>
            </w:pPr>
          </w:p>
        </w:tc>
      </w:tr>
      <w:tr w:rsidR="006A7242" w14:paraId="7A9AA811" w14:textId="77777777" w:rsidTr="002F0C42">
        <w:tc>
          <w:tcPr>
            <w:tcW w:w="1424" w:type="dxa"/>
          </w:tcPr>
          <w:p w14:paraId="4BDB118F" w14:textId="514656F3" w:rsidR="006A7242" w:rsidRPr="00F10305" w:rsidRDefault="006A7242" w:rsidP="00F10305">
            <w:pPr>
              <w:spacing w:after="120"/>
              <w:rPr>
                <w:rFonts w:eastAsiaTheme="minorEastAsia"/>
                <w:lang w:val="en-US" w:eastAsia="zh-CN"/>
              </w:rPr>
            </w:pPr>
            <w:r w:rsidRPr="00F10305">
              <w:rPr>
                <w:rFonts w:eastAsiaTheme="minorEastAsia"/>
                <w:lang w:val="en-US" w:eastAsia="zh-CN"/>
              </w:rPr>
              <w:t xml:space="preserve">R4-2202155 </w:t>
            </w:r>
          </w:p>
        </w:tc>
        <w:tc>
          <w:tcPr>
            <w:tcW w:w="2682" w:type="dxa"/>
          </w:tcPr>
          <w:p w14:paraId="2E3D6BF3" w14:textId="1CE0E58F" w:rsidR="006A7242" w:rsidRPr="00F10305" w:rsidRDefault="00681DF3" w:rsidP="00F10305">
            <w:pPr>
              <w:spacing w:after="120"/>
              <w:rPr>
                <w:rFonts w:eastAsiaTheme="minorEastAsia"/>
                <w:lang w:val="en-US" w:eastAsia="zh-CN"/>
              </w:rPr>
            </w:pPr>
            <w:r w:rsidRPr="00F10305">
              <w:rPr>
                <w:rFonts w:eastAsiaTheme="minorEastAsia"/>
                <w:lang w:val="en-US" w:eastAsia="zh-CN"/>
              </w:rPr>
              <w:t>Calculation of MSD for V2X_1A-n47A and V2X_n1A-47A and accompanying TP</w:t>
            </w:r>
          </w:p>
        </w:tc>
        <w:tc>
          <w:tcPr>
            <w:tcW w:w="1418" w:type="dxa"/>
          </w:tcPr>
          <w:p w14:paraId="7642B6FD" w14:textId="77777777" w:rsidR="00681DF3" w:rsidRPr="00F10305" w:rsidRDefault="00681DF3" w:rsidP="00F10305">
            <w:pPr>
              <w:spacing w:after="120"/>
              <w:rPr>
                <w:rFonts w:eastAsiaTheme="minorEastAsia"/>
                <w:lang w:val="en-US" w:eastAsia="zh-CN"/>
              </w:rPr>
            </w:pPr>
            <w:r w:rsidRPr="00F10305">
              <w:rPr>
                <w:rFonts w:eastAsiaTheme="minorEastAsia"/>
                <w:lang w:val="en-US" w:eastAsia="zh-CN"/>
              </w:rPr>
              <w:t>Qualcomm Incorporated</w:t>
            </w:r>
          </w:p>
          <w:p w14:paraId="05630A52" w14:textId="1354BCF2" w:rsidR="006A7242" w:rsidRPr="00F10305" w:rsidRDefault="006A7242" w:rsidP="00F10305">
            <w:pPr>
              <w:spacing w:after="120"/>
              <w:rPr>
                <w:rFonts w:eastAsiaTheme="minorEastAsia"/>
                <w:lang w:val="en-US" w:eastAsia="zh-CN"/>
              </w:rPr>
            </w:pPr>
          </w:p>
        </w:tc>
        <w:tc>
          <w:tcPr>
            <w:tcW w:w="2409" w:type="dxa"/>
          </w:tcPr>
          <w:p w14:paraId="438F9261" w14:textId="16E8BB99" w:rsidR="006A7242" w:rsidRPr="00FA1256" w:rsidRDefault="00A0684E" w:rsidP="00F10305">
            <w:pPr>
              <w:spacing w:after="120"/>
              <w:rPr>
                <w:rFonts w:eastAsiaTheme="minorEastAsia"/>
                <w:b/>
                <w:sz w:val="24"/>
                <w:lang w:val="en-US" w:eastAsia="zh-CN"/>
              </w:rPr>
            </w:pPr>
            <w:r>
              <w:rPr>
                <w:rFonts w:eastAsiaTheme="minorEastAsia" w:hint="eastAsia"/>
                <w:lang w:val="en-US" w:eastAsia="zh-CN"/>
              </w:rPr>
              <w:t>To be approved</w:t>
            </w:r>
          </w:p>
        </w:tc>
        <w:tc>
          <w:tcPr>
            <w:tcW w:w="1698" w:type="dxa"/>
          </w:tcPr>
          <w:p w14:paraId="75EF5B9E" w14:textId="77777777" w:rsidR="006A7242" w:rsidRPr="00404831" w:rsidRDefault="006A7242" w:rsidP="002F0C42">
            <w:pPr>
              <w:spacing w:after="120"/>
              <w:rPr>
                <w:rFonts w:eastAsiaTheme="minorEastAsia"/>
                <w:i/>
                <w:color w:val="0070C0"/>
                <w:lang w:val="en-US" w:eastAsia="zh-CN"/>
              </w:rPr>
            </w:pPr>
          </w:p>
        </w:tc>
      </w:tr>
      <w:tr w:rsidR="00FA1256" w14:paraId="6D0B9729" w14:textId="77777777" w:rsidTr="002F0C42">
        <w:tc>
          <w:tcPr>
            <w:tcW w:w="1424" w:type="dxa"/>
          </w:tcPr>
          <w:p w14:paraId="54736B88" w14:textId="691C8398" w:rsidR="00681DF3" w:rsidRPr="00F10305" w:rsidRDefault="00681DF3" w:rsidP="00F10305">
            <w:pPr>
              <w:spacing w:after="120"/>
              <w:rPr>
                <w:rFonts w:eastAsiaTheme="minorEastAsia"/>
                <w:lang w:val="en-US" w:eastAsia="zh-CN"/>
              </w:rPr>
            </w:pPr>
            <w:r w:rsidRPr="00F10305">
              <w:rPr>
                <w:rFonts w:eastAsiaTheme="minorEastAsia"/>
                <w:lang w:val="en-US" w:eastAsia="zh-CN"/>
              </w:rPr>
              <w:t xml:space="preserve"> </w:t>
            </w:r>
            <w:r w:rsidR="00A0684E" w:rsidRPr="00F10305">
              <w:rPr>
                <w:rFonts w:eastAsiaTheme="minorEastAsia"/>
                <w:lang w:val="en-US" w:eastAsia="zh-CN"/>
              </w:rPr>
              <w:t>R4-2200144</w:t>
            </w:r>
          </w:p>
        </w:tc>
        <w:tc>
          <w:tcPr>
            <w:tcW w:w="2682" w:type="dxa"/>
          </w:tcPr>
          <w:p w14:paraId="0C891A2C" w14:textId="2166F390" w:rsidR="00FA1256" w:rsidRPr="00F10305" w:rsidRDefault="00681DF3" w:rsidP="00F10305">
            <w:pPr>
              <w:spacing w:after="120"/>
              <w:rPr>
                <w:rFonts w:eastAsiaTheme="minorEastAsia"/>
                <w:lang w:val="en-US" w:eastAsia="zh-CN"/>
              </w:rPr>
            </w:pPr>
            <w:r w:rsidRPr="00F10305">
              <w:rPr>
                <w:rFonts w:eastAsiaTheme="minorEastAsia"/>
                <w:lang w:val="en-US" w:eastAsia="zh-CN"/>
              </w:rPr>
              <w:t>TR37.875, Band combinations of V2X con-current operation</w:t>
            </w:r>
          </w:p>
        </w:tc>
        <w:tc>
          <w:tcPr>
            <w:tcW w:w="1418" w:type="dxa"/>
          </w:tcPr>
          <w:p w14:paraId="02BDC9C1" w14:textId="19F69B49" w:rsidR="00FA1256" w:rsidRPr="00F10305" w:rsidRDefault="00681DF3" w:rsidP="00F10305">
            <w:pPr>
              <w:spacing w:after="120"/>
              <w:rPr>
                <w:rFonts w:eastAsiaTheme="minorEastAsia"/>
                <w:lang w:val="en-US" w:eastAsia="zh-CN"/>
              </w:rPr>
            </w:pPr>
            <w:r w:rsidRPr="00F10305">
              <w:rPr>
                <w:rFonts w:eastAsiaTheme="minorEastAsia"/>
                <w:lang w:val="en-US" w:eastAsia="zh-CN"/>
              </w:rPr>
              <w:t>CATT</w:t>
            </w:r>
          </w:p>
        </w:tc>
        <w:tc>
          <w:tcPr>
            <w:tcW w:w="2409" w:type="dxa"/>
          </w:tcPr>
          <w:p w14:paraId="45F19454" w14:textId="1007BA81" w:rsidR="00FA1256" w:rsidRPr="00FA1256" w:rsidRDefault="0070177B" w:rsidP="002F0C42">
            <w:pPr>
              <w:spacing w:after="120"/>
              <w:rPr>
                <w:rFonts w:eastAsiaTheme="minorEastAsia"/>
                <w:lang w:val="en-US" w:eastAsia="zh-CN"/>
              </w:rPr>
            </w:pPr>
            <w:r>
              <w:rPr>
                <w:rFonts w:eastAsiaTheme="minorEastAsia" w:hint="eastAsia"/>
                <w:lang w:val="en-US" w:eastAsia="zh-CN"/>
              </w:rPr>
              <w:t>For email approval</w:t>
            </w:r>
          </w:p>
        </w:tc>
        <w:tc>
          <w:tcPr>
            <w:tcW w:w="1698" w:type="dxa"/>
          </w:tcPr>
          <w:p w14:paraId="5FD44297" w14:textId="235E6055" w:rsidR="00FA1256" w:rsidRPr="0002276F" w:rsidRDefault="00DB72E1" w:rsidP="002F0C42">
            <w:pPr>
              <w:spacing w:after="120"/>
              <w:rPr>
                <w:rFonts w:eastAsiaTheme="minorEastAsia"/>
                <w:lang w:val="en-US" w:eastAsia="zh-CN"/>
              </w:rPr>
            </w:pPr>
            <w:r w:rsidRPr="0002276F">
              <w:rPr>
                <w:rFonts w:eastAsiaTheme="minorEastAsia" w:hint="eastAsia"/>
                <w:lang w:val="en-US" w:eastAsia="zh-CN"/>
              </w:rPr>
              <w:t>Based on chairman</w:t>
            </w:r>
            <w:r w:rsidRPr="0002276F">
              <w:rPr>
                <w:rFonts w:eastAsiaTheme="minorEastAsia"/>
                <w:lang w:val="en-US" w:eastAsia="zh-CN"/>
              </w:rPr>
              <w:t>’</w:t>
            </w:r>
            <w:r w:rsidRPr="0002276F">
              <w:rPr>
                <w:rFonts w:eastAsiaTheme="minorEastAsia" w:hint="eastAsia"/>
                <w:lang w:val="en-US" w:eastAsia="zh-CN"/>
              </w:rPr>
              <w:t>s guidance, the TR will be treated in next meeting.</w:t>
            </w:r>
            <w:bookmarkStart w:id="6" w:name="_GoBack"/>
            <w:bookmarkEnd w:id="6"/>
          </w:p>
        </w:tc>
      </w:tr>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0A3E065A" w14:textId="77777777" w:rsidR="00F9381C" w:rsidRDefault="00F9381C" w:rsidP="00F9381C">
      <w:pPr>
        <w:pStyle w:val="1"/>
        <w:rPr>
          <w:lang w:val="en-US" w:eastAsia="ja-JP"/>
        </w:rPr>
      </w:pPr>
      <w:r>
        <w:rPr>
          <w:rFonts w:hint="eastAsia"/>
          <w:lang w:val="en-US" w:eastAsia="ja-JP"/>
        </w:rPr>
        <w:t>Annex</w:t>
      </w:r>
      <w:r>
        <w:rPr>
          <w:lang w:val="en-US" w:eastAsia="ja-JP"/>
        </w:rPr>
        <w:t xml:space="preserve"> </w:t>
      </w:r>
    </w:p>
    <w:p w14:paraId="08866D4F" w14:textId="77777777" w:rsidR="00F9381C" w:rsidRPr="00A84052" w:rsidRDefault="00F9381C" w:rsidP="00F9381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9381C" w:rsidRPr="00A84052" w14:paraId="5C54D528" w14:textId="77777777" w:rsidTr="00A4291B">
        <w:tc>
          <w:tcPr>
            <w:tcW w:w="3210" w:type="dxa"/>
          </w:tcPr>
          <w:p w14:paraId="281C3589" w14:textId="77777777" w:rsidR="00F9381C" w:rsidRPr="00A84052" w:rsidRDefault="00F9381C" w:rsidP="00A4291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D3E8755" w14:textId="77777777" w:rsidR="00F9381C" w:rsidRPr="00A84052" w:rsidRDefault="00F9381C" w:rsidP="00A4291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DABB6B" w14:textId="77777777" w:rsidR="00F9381C" w:rsidRPr="00A84052" w:rsidRDefault="00F9381C" w:rsidP="00A4291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12E7B" w:rsidRPr="00A84052" w14:paraId="749A7141" w14:textId="77777777" w:rsidTr="00A4291B">
        <w:tc>
          <w:tcPr>
            <w:tcW w:w="3210" w:type="dxa"/>
          </w:tcPr>
          <w:p w14:paraId="3D823ED7" w14:textId="57F0C2D5" w:rsidR="00F12E7B" w:rsidRPr="00A84052" w:rsidRDefault="00F12E7B" w:rsidP="00F12E7B">
            <w:pPr>
              <w:spacing w:after="120"/>
              <w:rPr>
                <w:rFonts w:eastAsiaTheme="minorEastAsia"/>
                <w:color w:val="0070C0"/>
                <w:lang w:val="en-US" w:eastAsia="zh-CN"/>
              </w:rPr>
            </w:pPr>
            <w:r>
              <w:rPr>
                <w:rFonts w:eastAsiaTheme="minorEastAsia" w:hint="eastAsia"/>
                <w:color w:val="0070C0"/>
              </w:rPr>
              <w:t>H</w:t>
            </w:r>
            <w:r>
              <w:rPr>
                <w:rFonts w:eastAsiaTheme="minorEastAsia"/>
                <w:color w:val="0070C0"/>
              </w:rPr>
              <w:t>uawei</w:t>
            </w:r>
          </w:p>
        </w:tc>
        <w:tc>
          <w:tcPr>
            <w:tcW w:w="3210" w:type="dxa"/>
          </w:tcPr>
          <w:p w14:paraId="48B199BE" w14:textId="4A6F5073" w:rsidR="00F12E7B" w:rsidRPr="00A84052" w:rsidRDefault="00F12E7B" w:rsidP="00F12E7B">
            <w:pPr>
              <w:spacing w:after="120"/>
              <w:rPr>
                <w:rFonts w:eastAsiaTheme="minorEastAsia"/>
                <w:color w:val="0070C0"/>
                <w:lang w:val="en-US" w:eastAsia="zh-CN"/>
              </w:rPr>
            </w:pPr>
            <w:r>
              <w:rPr>
                <w:rFonts w:eastAsiaTheme="minorEastAsia" w:hint="eastAsia"/>
                <w:color w:val="0070C0"/>
              </w:rPr>
              <w:t>P</w:t>
            </w:r>
            <w:r>
              <w:rPr>
                <w:rFonts w:eastAsiaTheme="minorEastAsia"/>
                <w:color w:val="0070C0"/>
              </w:rPr>
              <w:t>eng (Henry) Zhang</w:t>
            </w:r>
          </w:p>
        </w:tc>
        <w:tc>
          <w:tcPr>
            <w:tcW w:w="3211" w:type="dxa"/>
          </w:tcPr>
          <w:p w14:paraId="6063ED7B" w14:textId="2B6E3B46" w:rsidR="00F12E7B" w:rsidRPr="00A84052" w:rsidRDefault="00F12E7B" w:rsidP="00F12E7B">
            <w:pPr>
              <w:spacing w:after="120"/>
              <w:rPr>
                <w:rFonts w:eastAsiaTheme="minorEastAsia"/>
                <w:color w:val="0070C0"/>
                <w:lang w:val="en-US" w:eastAsia="zh-CN"/>
              </w:rPr>
            </w:pPr>
            <w:r>
              <w:rPr>
                <w:rFonts w:eastAsiaTheme="minorEastAsia" w:hint="eastAsia"/>
                <w:color w:val="0070C0"/>
              </w:rPr>
              <w:t>zh</w:t>
            </w:r>
            <w:r>
              <w:rPr>
                <w:rFonts w:eastAsiaTheme="minorEastAsia"/>
                <w:color w:val="0070C0"/>
              </w:rPr>
              <w:t>angpeng169@Huawei.com</w:t>
            </w:r>
            <w:r w:rsidDel="0085650A">
              <w:rPr>
                <w:rFonts w:eastAsiaTheme="minorEastAsia" w:hint="eastAsia"/>
                <w:color w:val="0070C0"/>
              </w:rPr>
              <w:t xml:space="preserve"> </w:t>
            </w:r>
          </w:p>
        </w:tc>
      </w:tr>
      <w:tr w:rsidR="006A7242" w:rsidRPr="00A84052" w14:paraId="49EA21ED" w14:textId="77777777" w:rsidTr="00A4291B">
        <w:tc>
          <w:tcPr>
            <w:tcW w:w="3210" w:type="dxa"/>
          </w:tcPr>
          <w:p w14:paraId="647C4FAA" w14:textId="36246175" w:rsidR="006A7242" w:rsidRDefault="006A7242" w:rsidP="00F12E7B">
            <w:pPr>
              <w:spacing w:after="120"/>
              <w:rPr>
                <w:rFonts w:eastAsiaTheme="minorEastAsia"/>
                <w:color w:val="0070C0"/>
                <w:lang w:eastAsia="zh-CN"/>
              </w:rPr>
            </w:pPr>
            <w:r>
              <w:rPr>
                <w:rFonts w:eastAsiaTheme="minorEastAsia" w:hint="eastAsia"/>
                <w:color w:val="0070C0"/>
                <w:lang w:eastAsia="zh-CN"/>
              </w:rPr>
              <w:t>CATT</w:t>
            </w:r>
          </w:p>
        </w:tc>
        <w:tc>
          <w:tcPr>
            <w:tcW w:w="3210" w:type="dxa"/>
          </w:tcPr>
          <w:p w14:paraId="100928EB" w14:textId="2CBB8F9C" w:rsidR="006A7242" w:rsidRDefault="006A7242" w:rsidP="00F12E7B">
            <w:pPr>
              <w:spacing w:after="120"/>
              <w:rPr>
                <w:rFonts w:eastAsiaTheme="minorEastAsia"/>
                <w:color w:val="0070C0"/>
                <w:lang w:eastAsia="zh-CN"/>
              </w:rPr>
            </w:pPr>
            <w:r>
              <w:rPr>
                <w:rFonts w:eastAsiaTheme="minorEastAsia" w:hint="eastAsia"/>
                <w:color w:val="0070C0"/>
                <w:lang w:eastAsia="zh-CN"/>
              </w:rPr>
              <w:t xml:space="preserve">Yuan </w:t>
            </w:r>
            <w:proofErr w:type="spellStart"/>
            <w:r>
              <w:rPr>
                <w:rFonts w:eastAsiaTheme="minorEastAsia" w:hint="eastAsia"/>
                <w:color w:val="0070C0"/>
                <w:lang w:eastAsia="zh-CN"/>
              </w:rPr>
              <w:t>Gao</w:t>
            </w:r>
            <w:proofErr w:type="spellEnd"/>
          </w:p>
        </w:tc>
        <w:tc>
          <w:tcPr>
            <w:tcW w:w="3211" w:type="dxa"/>
          </w:tcPr>
          <w:p w14:paraId="4A737206" w14:textId="32811FCD" w:rsidR="006A7242" w:rsidRDefault="006A7242" w:rsidP="00F12E7B">
            <w:pPr>
              <w:spacing w:after="120"/>
              <w:rPr>
                <w:rFonts w:eastAsiaTheme="minorEastAsia"/>
                <w:color w:val="0070C0"/>
                <w:lang w:eastAsia="zh-CN"/>
              </w:rPr>
            </w:pPr>
            <w:r>
              <w:rPr>
                <w:rFonts w:eastAsiaTheme="minorEastAsia" w:hint="eastAsia"/>
                <w:color w:val="0070C0"/>
                <w:lang w:eastAsia="zh-CN"/>
              </w:rPr>
              <w:t>gaoyuan@catt.cn</w:t>
            </w:r>
          </w:p>
        </w:tc>
      </w:tr>
    </w:tbl>
    <w:p w14:paraId="63F7C831" w14:textId="77777777" w:rsidR="00F9381C" w:rsidRPr="00A84052" w:rsidRDefault="00F9381C" w:rsidP="00F9381C">
      <w:pPr>
        <w:rPr>
          <w:rFonts w:eastAsia="Yu Mincho"/>
          <w:lang w:val="en-US" w:eastAsia="ja-JP"/>
        </w:rPr>
      </w:pPr>
    </w:p>
    <w:p w14:paraId="33C7EA20" w14:textId="77777777" w:rsidR="00F9381C" w:rsidRPr="00A84052" w:rsidRDefault="00F9381C" w:rsidP="00F9381C">
      <w:pPr>
        <w:rPr>
          <w:rFonts w:eastAsiaTheme="minorEastAsia"/>
          <w:color w:val="0070C0"/>
          <w:lang w:val="en-US" w:eastAsia="zh-CN"/>
        </w:rPr>
      </w:pPr>
      <w:r w:rsidRPr="00A84052">
        <w:rPr>
          <w:rFonts w:eastAsiaTheme="minorEastAsia"/>
          <w:color w:val="0070C0"/>
          <w:lang w:val="en-US" w:eastAsia="zh-CN"/>
        </w:rPr>
        <w:t>Note:</w:t>
      </w:r>
    </w:p>
    <w:p w14:paraId="176D9DCD"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34B8295"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B286609" w14:textId="77777777" w:rsidR="00E25B6E" w:rsidRPr="00F9381C" w:rsidRDefault="00E25B6E" w:rsidP="00805BE8">
      <w:pPr>
        <w:rPr>
          <w:lang w:val="en-US" w:eastAsia="zh-CN"/>
        </w:rPr>
      </w:pPr>
    </w:p>
    <w:sectPr w:rsidR="00E25B6E" w:rsidRPr="00F938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284C1" w14:textId="77777777" w:rsidR="00FE7D6A" w:rsidRDefault="00FE7D6A">
      <w:r>
        <w:separator/>
      </w:r>
    </w:p>
  </w:endnote>
  <w:endnote w:type="continuationSeparator" w:id="0">
    <w:p w14:paraId="27384789" w14:textId="77777777" w:rsidR="00FE7D6A" w:rsidRDefault="00FE7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0843DD" w14:textId="77777777" w:rsidR="00FE7D6A" w:rsidRDefault="00FE7D6A">
      <w:r>
        <w:separator/>
      </w:r>
    </w:p>
  </w:footnote>
  <w:footnote w:type="continuationSeparator" w:id="0">
    <w:p w14:paraId="2E9FA649" w14:textId="77777777" w:rsidR="00FE7D6A" w:rsidRDefault="00FE7D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137A75"/>
    <w:multiLevelType w:val="hybridMultilevel"/>
    <w:tmpl w:val="3CB8B33E"/>
    <w:lvl w:ilvl="0" w:tplc="9F1C7B72">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AB3028"/>
    <w:multiLevelType w:val="hybridMultilevel"/>
    <w:tmpl w:val="37E49E90"/>
    <w:lvl w:ilvl="0" w:tplc="B89A5B4E">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04013B"/>
    <w:multiLevelType w:val="hybridMultilevel"/>
    <w:tmpl w:val="1A94EC70"/>
    <w:lvl w:ilvl="0" w:tplc="35C4F88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9C277E"/>
    <w:multiLevelType w:val="hybridMultilevel"/>
    <w:tmpl w:val="5C545C38"/>
    <w:lvl w:ilvl="0" w:tplc="5360F19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2463C2E"/>
    <w:multiLevelType w:val="hybridMultilevel"/>
    <w:tmpl w:val="33825FA2"/>
    <w:lvl w:ilvl="0" w:tplc="8A8E091E">
      <w:start w:val="1"/>
      <w:numFmt w:val="decimal"/>
      <w:lvlText w:val="1.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6F5365B"/>
    <w:multiLevelType w:val="hybridMultilevel"/>
    <w:tmpl w:val="36B4E34C"/>
    <w:lvl w:ilvl="0" w:tplc="3EC0C626">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787608B4"/>
    <w:multiLevelType w:val="hybridMultilevel"/>
    <w:tmpl w:val="A6C452F4"/>
    <w:lvl w:ilvl="0" w:tplc="2B50F646">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1"/>
  </w:num>
  <w:num w:numId="4">
    <w:abstractNumId w:val="0"/>
  </w:num>
  <w:num w:numId="5">
    <w:abstractNumId w:val="6"/>
  </w:num>
  <w:num w:numId="6">
    <w:abstractNumId w:val="11"/>
  </w:num>
  <w:num w:numId="7">
    <w:abstractNumId w:val="5"/>
  </w:num>
  <w:num w:numId="8">
    <w:abstractNumId w:val="3"/>
  </w:num>
  <w:num w:numId="9">
    <w:abstractNumId w:val="8"/>
  </w:num>
  <w:num w:numId="10">
    <w:abstractNumId w:val="12"/>
  </w:num>
  <w:num w:numId="11">
    <w:abstractNumId w:val="4"/>
  </w:num>
  <w:num w:numId="12">
    <w:abstractNumId w:val="2"/>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493"/>
    <w:rsid w:val="0001095E"/>
    <w:rsid w:val="00013A56"/>
    <w:rsid w:val="00016FB5"/>
    <w:rsid w:val="00020C56"/>
    <w:rsid w:val="0002276F"/>
    <w:rsid w:val="00022CC7"/>
    <w:rsid w:val="00026A72"/>
    <w:rsid w:val="00026ACC"/>
    <w:rsid w:val="0003006D"/>
    <w:rsid w:val="00030B5A"/>
    <w:rsid w:val="0003171D"/>
    <w:rsid w:val="00031C1D"/>
    <w:rsid w:val="00035A22"/>
    <w:rsid w:val="00035C50"/>
    <w:rsid w:val="0003796B"/>
    <w:rsid w:val="00041EB1"/>
    <w:rsid w:val="000457A1"/>
    <w:rsid w:val="000457A9"/>
    <w:rsid w:val="000460DD"/>
    <w:rsid w:val="000477EF"/>
    <w:rsid w:val="00050001"/>
    <w:rsid w:val="000505ED"/>
    <w:rsid w:val="000516F6"/>
    <w:rsid w:val="00051756"/>
    <w:rsid w:val="00052041"/>
    <w:rsid w:val="00052694"/>
    <w:rsid w:val="000529AB"/>
    <w:rsid w:val="0005326A"/>
    <w:rsid w:val="00053809"/>
    <w:rsid w:val="0006109B"/>
    <w:rsid w:val="0006256D"/>
    <w:rsid w:val="0006266D"/>
    <w:rsid w:val="00063FC2"/>
    <w:rsid w:val="00065506"/>
    <w:rsid w:val="00065748"/>
    <w:rsid w:val="000712F7"/>
    <w:rsid w:val="00071514"/>
    <w:rsid w:val="000724F8"/>
    <w:rsid w:val="00072EFA"/>
    <w:rsid w:val="0007382E"/>
    <w:rsid w:val="00074656"/>
    <w:rsid w:val="0007508F"/>
    <w:rsid w:val="000766E1"/>
    <w:rsid w:val="00077AB4"/>
    <w:rsid w:val="00077CD9"/>
    <w:rsid w:val="00077FF6"/>
    <w:rsid w:val="00080D82"/>
    <w:rsid w:val="00081692"/>
    <w:rsid w:val="00082AD0"/>
    <w:rsid w:val="00082C46"/>
    <w:rsid w:val="00083B76"/>
    <w:rsid w:val="000856E8"/>
    <w:rsid w:val="00085A0E"/>
    <w:rsid w:val="00087548"/>
    <w:rsid w:val="0009049E"/>
    <w:rsid w:val="00093E7E"/>
    <w:rsid w:val="0009419D"/>
    <w:rsid w:val="00095794"/>
    <w:rsid w:val="000975A9"/>
    <w:rsid w:val="000A0FD6"/>
    <w:rsid w:val="000A1830"/>
    <w:rsid w:val="000A22B4"/>
    <w:rsid w:val="000A3708"/>
    <w:rsid w:val="000A4121"/>
    <w:rsid w:val="000A4AA3"/>
    <w:rsid w:val="000A550E"/>
    <w:rsid w:val="000A59A4"/>
    <w:rsid w:val="000A6A74"/>
    <w:rsid w:val="000B0529"/>
    <w:rsid w:val="000B12A3"/>
    <w:rsid w:val="000B1A55"/>
    <w:rsid w:val="000B20BB"/>
    <w:rsid w:val="000B2EF6"/>
    <w:rsid w:val="000B2FA6"/>
    <w:rsid w:val="000B3911"/>
    <w:rsid w:val="000B39C8"/>
    <w:rsid w:val="000B4AA0"/>
    <w:rsid w:val="000B6252"/>
    <w:rsid w:val="000C2553"/>
    <w:rsid w:val="000C36DB"/>
    <w:rsid w:val="000C38C3"/>
    <w:rsid w:val="000C4480"/>
    <w:rsid w:val="000C7486"/>
    <w:rsid w:val="000C7A7E"/>
    <w:rsid w:val="000D053C"/>
    <w:rsid w:val="000D09FD"/>
    <w:rsid w:val="000D0FCF"/>
    <w:rsid w:val="000D1689"/>
    <w:rsid w:val="000D44FB"/>
    <w:rsid w:val="000D488A"/>
    <w:rsid w:val="000D574B"/>
    <w:rsid w:val="000D5E70"/>
    <w:rsid w:val="000D632C"/>
    <w:rsid w:val="000D6948"/>
    <w:rsid w:val="000D6CFC"/>
    <w:rsid w:val="000E4DDC"/>
    <w:rsid w:val="000E532A"/>
    <w:rsid w:val="000E537B"/>
    <w:rsid w:val="000E55A5"/>
    <w:rsid w:val="000E57D0"/>
    <w:rsid w:val="000E7858"/>
    <w:rsid w:val="000E7F1C"/>
    <w:rsid w:val="000F1281"/>
    <w:rsid w:val="000F3521"/>
    <w:rsid w:val="000F39CA"/>
    <w:rsid w:val="000F707D"/>
    <w:rsid w:val="00101596"/>
    <w:rsid w:val="00102458"/>
    <w:rsid w:val="0010276A"/>
    <w:rsid w:val="00103E0C"/>
    <w:rsid w:val="00107927"/>
    <w:rsid w:val="00110E26"/>
    <w:rsid w:val="00110F8A"/>
    <w:rsid w:val="00111321"/>
    <w:rsid w:val="00116652"/>
    <w:rsid w:val="00117BD6"/>
    <w:rsid w:val="001206C2"/>
    <w:rsid w:val="00121978"/>
    <w:rsid w:val="0012218A"/>
    <w:rsid w:val="00123422"/>
    <w:rsid w:val="001238BC"/>
    <w:rsid w:val="00124995"/>
    <w:rsid w:val="00124B6A"/>
    <w:rsid w:val="00125271"/>
    <w:rsid w:val="0013003B"/>
    <w:rsid w:val="00130C25"/>
    <w:rsid w:val="00131911"/>
    <w:rsid w:val="00132F09"/>
    <w:rsid w:val="00133A5F"/>
    <w:rsid w:val="00134FCD"/>
    <w:rsid w:val="001360F9"/>
    <w:rsid w:val="00136D4C"/>
    <w:rsid w:val="0013759B"/>
    <w:rsid w:val="00137A1F"/>
    <w:rsid w:val="001406D8"/>
    <w:rsid w:val="00142BB9"/>
    <w:rsid w:val="00144F96"/>
    <w:rsid w:val="00146C11"/>
    <w:rsid w:val="001513BD"/>
    <w:rsid w:val="00151EAC"/>
    <w:rsid w:val="0015232D"/>
    <w:rsid w:val="00153138"/>
    <w:rsid w:val="001533E8"/>
    <w:rsid w:val="00153528"/>
    <w:rsid w:val="00154E68"/>
    <w:rsid w:val="00156E54"/>
    <w:rsid w:val="001609A6"/>
    <w:rsid w:val="00161DC0"/>
    <w:rsid w:val="00162548"/>
    <w:rsid w:val="001713A3"/>
    <w:rsid w:val="00172183"/>
    <w:rsid w:val="00173914"/>
    <w:rsid w:val="0017434C"/>
    <w:rsid w:val="001751AB"/>
    <w:rsid w:val="00175491"/>
    <w:rsid w:val="00175932"/>
    <w:rsid w:val="00175A3F"/>
    <w:rsid w:val="00177929"/>
    <w:rsid w:val="00177DE7"/>
    <w:rsid w:val="00177EA2"/>
    <w:rsid w:val="00180E09"/>
    <w:rsid w:val="00182975"/>
    <w:rsid w:val="00183797"/>
    <w:rsid w:val="00183D4C"/>
    <w:rsid w:val="00183F6D"/>
    <w:rsid w:val="00183FDA"/>
    <w:rsid w:val="001848CA"/>
    <w:rsid w:val="0018575F"/>
    <w:rsid w:val="0018670E"/>
    <w:rsid w:val="0019219A"/>
    <w:rsid w:val="001938EE"/>
    <w:rsid w:val="00194770"/>
    <w:rsid w:val="00195077"/>
    <w:rsid w:val="00196637"/>
    <w:rsid w:val="00196900"/>
    <w:rsid w:val="001A033F"/>
    <w:rsid w:val="001A08AA"/>
    <w:rsid w:val="001A1437"/>
    <w:rsid w:val="001A270D"/>
    <w:rsid w:val="001A427D"/>
    <w:rsid w:val="001A59CB"/>
    <w:rsid w:val="001A78F6"/>
    <w:rsid w:val="001A7AF6"/>
    <w:rsid w:val="001B25AA"/>
    <w:rsid w:val="001B5001"/>
    <w:rsid w:val="001B5A63"/>
    <w:rsid w:val="001B66A9"/>
    <w:rsid w:val="001C0051"/>
    <w:rsid w:val="001C1409"/>
    <w:rsid w:val="001C1C58"/>
    <w:rsid w:val="001C20BA"/>
    <w:rsid w:val="001C21E1"/>
    <w:rsid w:val="001C2AE6"/>
    <w:rsid w:val="001C4A89"/>
    <w:rsid w:val="001C6177"/>
    <w:rsid w:val="001D0363"/>
    <w:rsid w:val="001D0DDB"/>
    <w:rsid w:val="001D0F9F"/>
    <w:rsid w:val="001D3E9C"/>
    <w:rsid w:val="001D4E08"/>
    <w:rsid w:val="001D5D94"/>
    <w:rsid w:val="001D75E9"/>
    <w:rsid w:val="001D7D94"/>
    <w:rsid w:val="001E0A28"/>
    <w:rsid w:val="001E0DD1"/>
    <w:rsid w:val="001E1B56"/>
    <w:rsid w:val="001E1DE6"/>
    <w:rsid w:val="001E29B5"/>
    <w:rsid w:val="001E29BB"/>
    <w:rsid w:val="001E37A9"/>
    <w:rsid w:val="001E4218"/>
    <w:rsid w:val="001E611B"/>
    <w:rsid w:val="001E62AB"/>
    <w:rsid w:val="001E6F4B"/>
    <w:rsid w:val="001E71D6"/>
    <w:rsid w:val="001F0B20"/>
    <w:rsid w:val="001F2B39"/>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8A3"/>
    <w:rsid w:val="00222B0C"/>
    <w:rsid w:val="00230BAD"/>
    <w:rsid w:val="00231548"/>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152"/>
    <w:rsid w:val="002609A5"/>
    <w:rsid w:val="00260EC7"/>
    <w:rsid w:val="00261539"/>
    <w:rsid w:val="0026179F"/>
    <w:rsid w:val="0026187A"/>
    <w:rsid w:val="00261963"/>
    <w:rsid w:val="002639DE"/>
    <w:rsid w:val="002657FE"/>
    <w:rsid w:val="002666AE"/>
    <w:rsid w:val="002709EE"/>
    <w:rsid w:val="00273F4A"/>
    <w:rsid w:val="00274E1A"/>
    <w:rsid w:val="00275C32"/>
    <w:rsid w:val="002775B1"/>
    <w:rsid w:val="002775B9"/>
    <w:rsid w:val="00280BF9"/>
    <w:rsid w:val="002811C4"/>
    <w:rsid w:val="00281C2C"/>
    <w:rsid w:val="00282213"/>
    <w:rsid w:val="002829D2"/>
    <w:rsid w:val="00284016"/>
    <w:rsid w:val="002858BF"/>
    <w:rsid w:val="00292B6E"/>
    <w:rsid w:val="0029304C"/>
    <w:rsid w:val="002939AF"/>
    <w:rsid w:val="00294491"/>
    <w:rsid w:val="00294BDE"/>
    <w:rsid w:val="00295C59"/>
    <w:rsid w:val="002A0797"/>
    <w:rsid w:val="002A0CED"/>
    <w:rsid w:val="002A3F4A"/>
    <w:rsid w:val="002A4CD0"/>
    <w:rsid w:val="002A53FA"/>
    <w:rsid w:val="002A5FD1"/>
    <w:rsid w:val="002A68BB"/>
    <w:rsid w:val="002A732D"/>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0C42"/>
    <w:rsid w:val="002F158C"/>
    <w:rsid w:val="002F2FF1"/>
    <w:rsid w:val="002F390D"/>
    <w:rsid w:val="002F4079"/>
    <w:rsid w:val="002F4093"/>
    <w:rsid w:val="002F5636"/>
    <w:rsid w:val="002F61AD"/>
    <w:rsid w:val="003022A5"/>
    <w:rsid w:val="00305D53"/>
    <w:rsid w:val="00307E51"/>
    <w:rsid w:val="00310330"/>
    <w:rsid w:val="00310DED"/>
    <w:rsid w:val="00311363"/>
    <w:rsid w:val="0031401F"/>
    <w:rsid w:val="00315867"/>
    <w:rsid w:val="00317E99"/>
    <w:rsid w:val="00321150"/>
    <w:rsid w:val="003211FD"/>
    <w:rsid w:val="00322F2F"/>
    <w:rsid w:val="0032338C"/>
    <w:rsid w:val="00324BB5"/>
    <w:rsid w:val="003250D8"/>
    <w:rsid w:val="003254C6"/>
    <w:rsid w:val="003260D7"/>
    <w:rsid w:val="00326900"/>
    <w:rsid w:val="00331695"/>
    <w:rsid w:val="00332D82"/>
    <w:rsid w:val="00333B5A"/>
    <w:rsid w:val="00336697"/>
    <w:rsid w:val="00337C41"/>
    <w:rsid w:val="003405E9"/>
    <w:rsid w:val="003418CB"/>
    <w:rsid w:val="00351314"/>
    <w:rsid w:val="00355873"/>
    <w:rsid w:val="00355B15"/>
    <w:rsid w:val="0035660F"/>
    <w:rsid w:val="0035673E"/>
    <w:rsid w:val="0036202D"/>
    <w:rsid w:val="003628B9"/>
    <w:rsid w:val="00362D8F"/>
    <w:rsid w:val="00362E62"/>
    <w:rsid w:val="00367724"/>
    <w:rsid w:val="003715F9"/>
    <w:rsid w:val="00372922"/>
    <w:rsid w:val="00372D15"/>
    <w:rsid w:val="00373481"/>
    <w:rsid w:val="00376BBF"/>
    <w:rsid w:val="003770F6"/>
    <w:rsid w:val="00377455"/>
    <w:rsid w:val="00377DF7"/>
    <w:rsid w:val="00377F12"/>
    <w:rsid w:val="003800E9"/>
    <w:rsid w:val="0038166B"/>
    <w:rsid w:val="0038216F"/>
    <w:rsid w:val="00382E89"/>
    <w:rsid w:val="00382FDB"/>
    <w:rsid w:val="00383E37"/>
    <w:rsid w:val="0038463A"/>
    <w:rsid w:val="0038796C"/>
    <w:rsid w:val="00390233"/>
    <w:rsid w:val="00393042"/>
    <w:rsid w:val="00394AD5"/>
    <w:rsid w:val="0039642D"/>
    <w:rsid w:val="003A2D89"/>
    <w:rsid w:val="003A2E40"/>
    <w:rsid w:val="003A3DCB"/>
    <w:rsid w:val="003A5624"/>
    <w:rsid w:val="003A7696"/>
    <w:rsid w:val="003B0158"/>
    <w:rsid w:val="003B0C74"/>
    <w:rsid w:val="003B2F6A"/>
    <w:rsid w:val="003B37EA"/>
    <w:rsid w:val="003B3964"/>
    <w:rsid w:val="003B40B6"/>
    <w:rsid w:val="003B41C5"/>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66ED"/>
    <w:rsid w:val="003D74FD"/>
    <w:rsid w:val="003D7719"/>
    <w:rsid w:val="003E05FF"/>
    <w:rsid w:val="003E21B2"/>
    <w:rsid w:val="003E2CED"/>
    <w:rsid w:val="003E33AC"/>
    <w:rsid w:val="003E40EE"/>
    <w:rsid w:val="003E56AE"/>
    <w:rsid w:val="003F071E"/>
    <w:rsid w:val="003F09FE"/>
    <w:rsid w:val="003F1C1B"/>
    <w:rsid w:val="003F25EA"/>
    <w:rsid w:val="00400BD7"/>
    <w:rsid w:val="00401144"/>
    <w:rsid w:val="004019BF"/>
    <w:rsid w:val="0040323F"/>
    <w:rsid w:val="004038EF"/>
    <w:rsid w:val="004042AB"/>
    <w:rsid w:val="00404831"/>
    <w:rsid w:val="00406294"/>
    <w:rsid w:val="00407661"/>
    <w:rsid w:val="0041013A"/>
    <w:rsid w:val="00410314"/>
    <w:rsid w:val="00410950"/>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3788"/>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1E8C"/>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A492A"/>
    <w:rsid w:val="004A495F"/>
    <w:rsid w:val="004A72D7"/>
    <w:rsid w:val="004A7544"/>
    <w:rsid w:val="004B0632"/>
    <w:rsid w:val="004B1136"/>
    <w:rsid w:val="004B11BF"/>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4F46A7"/>
    <w:rsid w:val="005017F7"/>
    <w:rsid w:val="00501FA7"/>
    <w:rsid w:val="005023B6"/>
    <w:rsid w:val="005034DC"/>
    <w:rsid w:val="00505BFA"/>
    <w:rsid w:val="00506360"/>
    <w:rsid w:val="005071B4"/>
    <w:rsid w:val="00507687"/>
    <w:rsid w:val="00510140"/>
    <w:rsid w:val="005117A9"/>
    <w:rsid w:val="00511F57"/>
    <w:rsid w:val="0051223A"/>
    <w:rsid w:val="005125C9"/>
    <w:rsid w:val="00512861"/>
    <w:rsid w:val="00515CBE"/>
    <w:rsid w:val="00515E2B"/>
    <w:rsid w:val="00517284"/>
    <w:rsid w:val="00520776"/>
    <w:rsid w:val="00521DFB"/>
    <w:rsid w:val="00522A7E"/>
    <w:rsid w:val="00522F20"/>
    <w:rsid w:val="0052654F"/>
    <w:rsid w:val="005278BA"/>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4C6D"/>
    <w:rsid w:val="0055630B"/>
    <w:rsid w:val="005606A3"/>
    <w:rsid w:val="00564C14"/>
    <w:rsid w:val="00565363"/>
    <w:rsid w:val="00571777"/>
    <w:rsid w:val="00572E8F"/>
    <w:rsid w:val="005731E6"/>
    <w:rsid w:val="0057384D"/>
    <w:rsid w:val="00574113"/>
    <w:rsid w:val="00574B5D"/>
    <w:rsid w:val="0057629B"/>
    <w:rsid w:val="00577B2A"/>
    <w:rsid w:val="00577B8A"/>
    <w:rsid w:val="00580FF5"/>
    <w:rsid w:val="00581DB3"/>
    <w:rsid w:val="0058227C"/>
    <w:rsid w:val="00583D13"/>
    <w:rsid w:val="0058519C"/>
    <w:rsid w:val="005879D7"/>
    <w:rsid w:val="005908AC"/>
    <w:rsid w:val="0059149A"/>
    <w:rsid w:val="00592E20"/>
    <w:rsid w:val="0059397D"/>
    <w:rsid w:val="005956EE"/>
    <w:rsid w:val="00596933"/>
    <w:rsid w:val="005A06A6"/>
    <w:rsid w:val="005A083E"/>
    <w:rsid w:val="005A3EC6"/>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1768"/>
    <w:rsid w:val="005D308E"/>
    <w:rsid w:val="005D3A48"/>
    <w:rsid w:val="005D45C8"/>
    <w:rsid w:val="005D6567"/>
    <w:rsid w:val="005D7167"/>
    <w:rsid w:val="005D7AF8"/>
    <w:rsid w:val="005E0F24"/>
    <w:rsid w:val="005E2DA0"/>
    <w:rsid w:val="005E3146"/>
    <w:rsid w:val="005E32FA"/>
    <w:rsid w:val="005E366A"/>
    <w:rsid w:val="005E4216"/>
    <w:rsid w:val="005E5263"/>
    <w:rsid w:val="005E5988"/>
    <w:rsid w:val="005E5E12"/>
    <w:rsid w:val="005E608E"/>
    <w:rsid w:val="005E79F3"/>
    <w:rsid w:val="005F1CF1"/>
    <w:rsid w:val="005F2145"/>
    <w:rsid w:val="005F6424"/>
    <w:rsid w:val="005F67C3"/>
    <w:rsid w:val="005F68A2"/>
    <w:rsid w:val="006009FB"/>
    <w:rsid w:val="006016E1"/>
    <w:rsid w:val="006017A7"/>
    <w:rsid w:val="00601EAE"/>
    <w:rsid w:val="00602D27"/>
    <w:rsid w:val="00604371"/>
    <w:rsid w:val="00604A31"/>
    <w:rsid w:val="006144A1"/>
    <w:rsid w:val="00615AE6"/>
    <w:rsid w:val="00615EBB"/>
    <w:rsid w:val="00616096"/>
    <w:rsid w:val="006160A2"/>
    <w:rsid w:val="00616223"/>
    <w:rsid w:val="006201F4"/>
    <w:rsid w:val="006210DC"/>
    <w:rsid w:val="00621DEF"/>
    <w:rsid w:val="00621FEF"/>
    <w:rsid w:val="00624BE0"/>
    <w:rsid w:val="00627BAC"/>
    <w:rsid w:val="006302AA"/>
    <w:rsid w:val="006363BD"/>
    <w:rsid w:val="0063645D"/>
    <w:rsid w:val="00637D66"/>
    <w:rsid w:val="006412DC"/>
    <w:rsid w:val="00642BC6"/>
    <w:rsid w:val="00644790"/>
    <w:rsid w:val="00647364"/>
    <w:rsid w:val="00650000"/>
    <w:rsid w:val="006501AF"/>
    <w:rsid w:val="00650DDE"/>
    <w:rsid w:val="00650F3C"/>
    <w:rsid w:val="0065381A"/>
    <w:rsid w:val="00654405"/>
    <w:rsid w:val="0065505B"/>
    <w:rsid w:val="006642CB"/>
    <w:rsid w:val="00665589"/>
    <w:rsid w:val="00665D0C"/>
    <w:rsid w:val="00665F08"/>
    <w:rsid w:val="006665BA"/>
    <w:rsid w:val="006670AC"/>
    <w:rsid w:val="00671953"/>
    <w:rsid w:val="006720C6"/>
    <w:rsid w:val="00672307"/>
    <w:rsid w:val="006755D9"/>
    <w:rsid w:val="00676177"/>
    <w:rsid w:val="00677A58"/>
    <w:rsid w:val="00677B6A"/>
    <w:rsid w:val="006808C6"/>
    <w:rsid w:val="00681DF3"/>
    <w:rsid w:val="00682668"/>
    <w:rsid w:val="00683424"/>
    <w:rsid w:val="00692A68"/>
    <w:rsid w:val="00695D85"/>
    <w:rsid w:val="00697282"/>
    <w:rsid w:val="006A05FE"/>
    <w:rsid w:val="006A0816"/>
    <w:rsid w:val="006A114D"/>
    <w:rsid w:val="006A30A2"/>
    <w:rsid w:val="006A3FFC"/>
    <w:rsid w:val="006A47D8"/>
    <w:rsid w:val="006A6D23"/>
    <w:rsid w:val="006A7242"/>
    <w:rsid w:val="006B0024"/>
    <w:rsid w:val="006B06C0"/>
    <w:rsid w:val="006B25DE"/>
    <w:rsid w:val="006B3890"/>
    <w:rsid w:val="006B7E79"/>
    <w:rsid w:val="006C1C3B"/>
    <w:rsid w:val="006C1F76"/>
    <w:rsid w:val="006C4E43"/>
    <w:rsid w:val="006C643E"/>
    <w:rsid w:val="006C6A18"/>
    <w:rsid w:val="006D09C1"/>
    <w:rsid w:val="006D1AF1"/>
    <w:rsid w:val="006D2932"/>
    <w:rsid w:val="006D2CC3"/>
    <w:rsid w:val="006D3671"/>
    <w:rsid w:val="006D55F5"/>
    <w:rsid w:val="006D76F6"/>
    <w:rsid w:val="006E029D"/>
    <w:rsid w:val="006E045C"/>
    <w:rsid w:val="006E0A73"/>
    <w:rsid w:val="006E0FEE"/>
    <w:rsid w:val="006E18AB"/>
    <w:rsid w:val="006E1B02"/>
    <w:rsid w:val="006E37E2"/>
    <w:rsid w:val="006E591C"/>
    <w:rsid w:val="006E6C11"/>
    <w:rsid w:val="006E7ECD"/>
    <w:rsid w:val="006F150B"/>
    <w:rsid w:val="006F5CBE"/>
    <w:rsid w:val="006F7C0C"/>
    <w:rsid w:val="007006D2"/>
    <w:rsid w:val="00700755"/>
    <w:rsid w:val="0070177B"/>
    <w:rsid w:val="00704521"/>
    <w:rsid w:val="0070461A"/>
    <w:rsid w:val="00704D28"/>
    <w:rsid w:val="00704EB3"/>
    <w:rsid w:val="0070646B"/>
    <w:rsid w:val="00707E65"/>
    <w:rsid w:val="007102E0"/>
    <w:rsid w:val="007110F2"/>
    <w:rsid w:val="00711745"/>
    <w:rsid w:val="007130A2"/>
    <w:rsid w:val="00715463"/>
    <w:rsid w:val="00715A21"/>
    <w:rsid w:val="007201E4"/>
    <w:rsid w:val="007209AF"/>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2CD3"/>
    <w:rsid w:val="007763C1"/>
    <w:rsid w:val="00777E82"/>
    <w:rsid w:val="00781359"/>
    <w:rsid w:val="00783757"/>
    <w:rsid w:val="00785A3D"/>
    <w:rsid w:val="00786921"/>
    <w:rsid w:val="00794640"/>
    <w:rsid w:val="00794B88"/>
    <w:rsid w:val="00796CAB"/>
    <w:rsid w:val="007A018B"/>
    <w:rsid w:val="007A0653"/>
    <w:rsid w:val="007A1B32"/>
    <w:rsid w:val="007A1C0C"/>
    <w:rsid w:val="007A1EAA"/>
    <w:rsid w:val="007A23F0"/>
    <w:rsid w:val="007A4D40"/>
    <w:rsid w:val="007A7268"/>
    <w:rsid w:val="007A79FD"/>
    <w:rsid w:val="007B0B9D"/>
    <w:rsid w:val="007B0D0C"/>
    <w:rsid w:val="007B21E1"/>
    <w:rsid w:val="007B3ED2"/>
    <w:rsid w:val="007B402A"/>
    <w:rsid w:val="007B4BE1"/>
    <w:rsid w:val="007B5A43"/>
    <w:rsid w:val="007B709B"/>
    <w:rsid w:val="007C1343"/>
    <w:rsid w:val="007C173A"/>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E04"/>
    <w:rsid w:val="007E4767"/>
    <w:rsid w:val="007E4BF1"/>
    <w:rsid w:val="007E4E50"/>
    <w:rsid w:val="007E534C"/>
    <w:rsid w:val="007E7062"/>
    <w:rsid w:val="007F0E1E"/>
    <w:rsid w:val="007F2437"/>
    <w:rsid w:val="007F29A7"/>
    <w:rsid w:val="007F410C"/>
    <w:rsid w:val="007F523E"/>
    <w:rsid w:val="007F581E"/>
    <w:rsid w:val="007F7068"/>
    <w:rsid w:val="00805805"/>
    <w:rsid w:val="00805BE8"/>
    <w:rsid w:val="00806BDD"/>
    <w:rsid w:val="0080701B"/>
    <w:rsid w:val="008071CD"/>
    <w:rsid w:val="00812D34"/>
    <w:rsid w:val="0081427D"/>
    <w:rsid w:val="00815C20"/>
    <w:rsid w:val="00816078"/>
    <w:rsid w:val="008177E3"/>
    <w:rsid w:val="00820FAC"/>
    <w:rsid w:val="00823AA9"/>
    <w:rsid w:val="008255B9"/>
    <w:rsid w:val="008257EF"/>
    <w:rsid w:val="00825CD8"/>
    <w:rsid w:val="00826CC6"/>
    <w:rsid w:val="00827324"/>
    <w:rsid w:val="00831426"/>
    <w:rsid w:val="00837458"/>
    <w:rsid w:val="00837AAE"/>
    <w:rsid w:val="008429AD"/>
    <w:rsid w:val="008429DB"/>
    <w:rsid w:val="00845EE6"/>
    <w:rsid w:val="00850C75"/>
    <w:rsid w:val="00850E39"/>
    <w:rsid w:val="00851B4C"/>
    <w:rsid w:val="008522EE"/>
    <w:rsid w:val="00852684"/>
    <w:rsid w:val="00852B67"/>
    <w:rsid w:val="0085477A"/>
    <w:rsid w:val="00855107"/>
    <w:rsid w:val="00855173"/>
    <w:rsid w:val="008557D9"/>
    <w:rsid w:val="00855BF7"/>
    <w:rsid w:val="00856214"/>
    <w:rsid w:val="0085774E"/>
    <w:rsid w:val="008579C4"/>
    <w:rsid w:val="00862089"/>
    <w:rsid w:val="00862777"/>
    <w:rsid w:val="00864E59"/>
    <w:rsid w:val="00866D5B"/>
    <w:rsid w:val="00866FF5"/>
    <w:rsid w:val="008713EC"/>
    <w:rsid w:val="008715FA"/>
    <w:rsid w:val="008724BF"/>
    <w:rsid w:val="00873E1F"/>
    <w:rsid w:val="00874C16"/>
    <w:rsid w:val="008802E2"/>
    <w:rsid w:val="00880648"/>
    <w:rsid w:val="008817E6"/>
    <w:rsid w:val="008852D1"/>
    <w:rsid w:val="008857F7"/>
    <w:rsid w:val="008864AB"/>
    <w:rsid w:val="00886D1F"/>
    <w:rsid w:val="00887381"/>
    <w:rsid w:val="0089056B"/>
    <w:rsid w:val="00890A99"/>
    <w:rsid w:val="00891EE1"/>
    <w:rsid w:val="00893987"/>
    <w:rsid w:val="00894411"/>
    <w:rsid w:val="0089636D"/>
    <w:rsid w:val="008963EF"/>
    <w:rsid w:val="00896629"/>
    <w:rsid w:val="00896687"/>
    <w:rsid w:val="0089688E"/>
    <w:rsid w:val="008A08BC"/>
    <w:rsid w:val="008A1AFB"/>
    <w:rsid w:val="008A1FBE"/>
    <w:rsid w:val="008A422F"/>
    <w:rsid w:val="008A426B"/>
    <w:rsid w:val="008A59CB"/>
    <w:rsid w:val="008B0DC1"/>
    <w:rsid w:val="008B15DE"/>
    <w:rsid w:val="008B3194"/>
    <w:rsid w:val="008B57DE"/>
    <w:rsid w:val="008B5AE7"/>
    <w:rsid w:val="008B688C"/>
    <w:rsid w:val="008B7BB4"/>
    <w:rsid w:val="008C244C"/>
    <w:rsid w:val="008C2B69"/>
    <w:rsid w:val="008C3A01"/>
    <w:rsid w:val="008C60E9"/>
    <w:rsid w:val="008D1B7C"/>
    <w:rsid w:val="008D358E"/>
    <w:rsid w:val="008D4B5B"/>
    <w:rsid w:val="008D6657"/>
    <w:rsid w:val="008E1F60"/>
    <w:rsid w:val="008E2D8B"/>
    <w:rsid w:val="008E307E"/>
    <w:rsid w:val="008E6A4F"/>
    <w:rsid w:val="008F04AC"/>
    <w:rsid w:val="008F16B3"/>
    <w:rsid w:val="008F4DD1"/>
    <w:rsid w:val="008F6056"/>
    <w:rsid w:val="008F718A"/>
    <w:rsid w:val="00902C07"/>
    <w:rsid w:val="00905050"/>
    <w:rsid w:val="009057E5"/>
    <w:rsid w:val="00905804"/>
    <w:rsid w:val="009072E3"/>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4155"/>
    <w:rsid w:val="00937065"/>
    <w:rsid w:val="0094005D"/>
    <w:rsid w:val="00940285"/>
    <w:rsid w:val="009415B0"/>
    <w:rsid w:val="00942184"/>
    <w:rsid w:val="0094251E"/>
    <w:rsid w:val="009432A6"/>
    <w:rsid w:val="00943878"/>
    <w:rsid w:val="00947E7E"/>
    <w:rsid w:val="00950F81"/>
    <w:rsid w:val="009511FE"/>
    <w:rsid w:val="0095139A"/>
    <w:rsid w:val="00953E16"/>
    <w:rsid w:val="009542AC"/>
    <w:rsid w:val="009603A1"/>
    <w:rsid w:val="00961BB2"/>
    <w:rsid w:val="00962108"/>
    <w:rsid w:val="00962989"/>
    <w:rsid w:val="009638D6"/>
    <w:rsid w:val="00964CFF"/>
    <w:rsid w:val="0096716D"/>
    <w:rsid w:val="00967980"/>
    <w:rsid w:val="00972A39"/>
    <w:rsid w:val="009730A3"/>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2594"/>
    <w:rsid w:val="009A3510"/>
    <w:rsid w:val="009A47D7"/>
    <w:rsid w:val="009A49B6"/>
    <w:rsid w:val="009A4AEA"/>
    <w:rsid w:val="009A4FC3"/>
    <w:rsid w:val="009A68E6"/>
    <w:rsid w:val="009A7439"/>
    <w:rsid w:val="009A7598"/>
    <w:rsid w:val="009B04A6"/>
    <w:rsid w:val="009B1194"/>
    <w:rsid w:val="009B1DF8"/>
    <w:rsid w:val="009B23CE"/>
    <w:rsid w:val="009B3D20"/>
    <w:rsid w:val="009B5418"/>
    <w:rsid w:val="009B68F8"/>
    <w:rsid w:val="009C0727"/>
    <w:rsid w:val="009C492F"/>
    <w:rsid w:val="009C5397"/>
    <w:rsid w:val="009C6C2D"/>
    <w:rsid w:val="009D01C2"/>
    <w:rsid w:val="009D0AC3"/>
    <w:rsid w:val="009D22C9"/>
    <w:rsid w:val="009D2FF2"/>
    <w:rsid w:val="009D31D4"/>
    <w:rsid w:val="009D3226"/>
    <w:rsid w:val="009D3385"/>
    <w:rsid w:val="009D793C"/>
    <w:rsid w:val="009E0B9B"/>
    <w:rsid w:val="009E16A9"/>
    <w:rsid w:val="009E334B"/>
    <w:rsid w:val="009E375F"/>
    <w:rsid w:val="009E39D4"/>
    <w:rsid w:val="009E5401"/>
    <w:rsid w:val="009E6F50"/>
    <w:rsid w:val="009E7DC1"/>
    <w:rsid w:val="009F191B"/>
    <w:rsid w:val="009F50AB"/>
    <w:rsid w:val="009F6DBA"/>
    <w:rsid w:val="00A009EE"/>
    <w:rsid w:val="00A0684E"/>
    <w:rsid w:val="00A0758F"/>
    <w:rsid w:val="00A103E6"/>
    <w:rsid w:val="00A132A5"/>
    <w:rsid w:val="00A1570A"/>
    <w:rsid w:val="00A17031"/>
    <w:rsid w:val="00A17DFB"/>
    <w:rsid w:val="00A211B4"/>
    <w:rsid w:val="00A224EB"/>
    <w:rsid w:val="00A22BC2"/>
    <w:rsid w:val="00A22C9B"/>
    <w:rsid w:val="00A26829"/>
    <w:rsid w:val="00A30395"/>
    <w:rsid w:val="00A3061B"/>
    <w:rsid w:val="00A32706"/>
    <w:rsid w:val="00A32DEC"/>
    <w:rsid w:val="00A33DDF"/>
    <w:rsid w:val="00A34547"/>
    <w:rsid w:val="00A35E60"/>
    <w:rsid w:val="00A376B7"/>
    <w:rsid w:val="00A401ED"/>
    <w:rsid w:val="00A406BA"/>
    <w:rsid w:val="00A41772"/>
    <w:rsid w:val="00A41BF5"/>
    <w:rsid w:val="00A4291B"/>
    <w:rsid w:val="00A43822"/>
    <w:rsid w:val="00A44778"/>
    <w:rsid w:val="00A455BA"/>
    <w:rsid w:val="00A468AF"/>
    <w:rsid w:val="00A469E7"/>
    <w:rsid w:val="00A47F74"/>
    <w:rsid w:val="00A50806"/>
    <w:rsid w:val="00A50F57"/>
    <w:rsid w:val="00A526FC"/>
    <w:rsid w:val="00A54D94"/>
    <w:rsid w:val="00A55BE7"/>
    <w:rsid w:val="00A56169"/>
    <w:rsid w:val="00A57BF6"/>
    <w:rsid w:val="00A57FC5"/>
    <w:rsid w:val="00A604A4"/>
    <w:rsid w:val="00A61969"/>
    <w:rsid w:val="00A61B7D"/>
    <w:rsid w:val="00A61ED4"/>
    <w:rsid w:val="00A6605B"/>
    <w:rsid w:val="00A66ADC"/>
    <w:rsid w:val="00A713BF"/>
    <w:rsid w:val="00A7147D"/>
    <w:rsid w:val="00A71E0E"/>
    <w:rsid w:val="00A72E3F"/>
    <w:rsid w:val="00A7302B"/>
    <w:rsid w:val="00A7343F"/>
    <w:rsid w:val="00A767C5"/>
    <w:rsid w:val="00A7766F"/>
    <w:rsid w:val="00A81B15"/>
    <w:rsid w:val="00A82079"/>
    <w:rsid w:val="00A82382"/>
    <w:rsid w:val="00A837FF"/>
    <w:rsid w:val="00A849A4"/>
    <w:rsid w:val="00A84DC8"/>
    <w:rsid w:val="00A85DBC"/>
    <w:rsid w:val="00A87FEB"/>
    <w:rsid w:val="00A909AE"/>
    <w:rsid w:val="00A9154A"/>
    <w:rsid w:val="00A92EDD"/>
    <w:rsid w:val="00A93F9F"/>
    <w:rsid w:val="00A9420E"/>
    <w:rsid w:val="00A9636E"/>
    <w:rsid w:val="00A96F21"/>
    <w:rsid w:val="00A97648"/>
    <w:rsid w:val="00A97754"/>
    <w:rsid w:val="00AA1354"/>
    <w:rsid w:val="00AA19EE"/>
    <w:rsid w:val="00AA1CFD"/>
    <w:rsid w:val="00AA2239"/>
    <w:rsid w:val="00AA293C"/>
    <w:rsid w:val="00AA33D2"/>
    <w:rsid w:val="00AA5411"/>
    <w:rsid w:val="00AA78F3"/>
    <w:rsid w:val="00AB01F0"/>
    <w:rsid w:val="00AB0C57"/>
    <w:rsid w:val="00AB1195"/>
    <w:rsid w:val="00AB1B96"/>
    <w:rsid w:val="00AB2BA4"/>
    <w:rsid w:val="00AB4182"/>
    <w:rsid w:val="00AB5044"/>
    <w:rsid w:val="00AB51B5"/>
    <w:rsid w:val="00AC27DB"/>
    <w:rsid w:val="00AC390E"/>
    <w:rsid w:val="00AC4F62"/>
    <w:rsid w:val="00AC6D6B"/>
    <w:rsid w:val="00AD2A74"/>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185A"/>
    <w:rsid w:val="00B067CA"/>
    <w:rsid w:val="00B06AB4"/>
    <w:rsid w:val="00B11AE4"/>
    <w:rsid w:val="00B12B26"/>
    <w:rsid w:val="00B1349D"/>
    <w:rsid w:val="00B13EB9"/>
    <w:rsid w:val="00B163F8"/>
    <w:rsid w:val="00B2146A"/>
    <w:rsid w:val="00B2472D"/>
    <w:rsid w:val="00B24CA0"/>
    <w:rsid w:val="00B2549F"/>
    <w:rsid w:val="00B25C59"/>
    <w:rsid w:val="00B26E33"/>
    <w:rsid w:val="00B271DA"/>
    <w:rsid w:val="00B32386"/>
    <w:rsid w:val="00B34188"/>
    <w:rsid w:val="00B40C1D"/>
    <w:rsid w:val="00B4108D"/>
    <w:rsid w:val="00B41254"/>
    <w:rsid w:val="00B46537"/>
    <w:rsid w:val="00B47D95"/>
    <w:rsid w:val="00B47E5C"/>
    <w:rsid w:val="00B526B2"/>
    <w:rsid w:val="00B57265"/>
    <w:rsid w:val="00B57334"/>
    <w:rsid w:val="00B629F4"/>
    <w:rsid w:val="00B633AE"/>
    <w:rsid w:val="00B64131"/>
    <w:rsid w:val="00B665D2"/>
    <w:rsid w:val="00B6737C"/>
    <w:rsid w:val="00B70024"/>
    <w:rsid w:val="00B7104B"/>
    <w:rsid w:val="00B7214D"/>
    <w:rsid w:val="00B74372"/>
    <w:rsid w:val="00B75525"/>
    <w:rsid w:val="00B768C4"/>
    <w:rsid w:val="00B770BB"/>
    <w:rsid w:val="00B80283"/>
    <w:rsid w:val="00B8095F"/>
    <w:rsid w:val="00B80B0C"/>
    <w:rsid w:val="00B80B11"/>
    <w:rsid w:val="00B81E4E"/>
    <w:rsid w:val="00B831AE"/>
    <w:rsid w:val="00B8446C"/>
    <w:rsid w:val="00B851ED"/>
    <w:rsid w:val="00B856B4"/>
    <w:rsid w:val="00B87725"/>
    <w:rsid w:val="00B902B7"/>
    <w:rsid w:val="00B92B63"/>
    <w:rsid w:val="00B9654A"/>
    <w:rsid w:val="00B97871"/>
    <w:rsid w:val="00B97F76"/>
    <w:rsid w:val="00BA06F3"/>
    <w:rsid w:val="00BA259A"/>
    <w:rsid w:val="00BA259C"/>
    <w:rsid w:val="00BA29D3"/>
    <w:rsid w:val="00BA307F"/>
    <w:rsid w:val="00BA3C80"/>
    <w:rsid w:val="00BA42F7"/>
    <w:rsid w:val="00BA4C24"/>
    <w:rsid w:val="00BA5280"/>
    <w:rsid w:val="00BA5373"/>
    <w:rsid w:val="00BA594F"/>
    <w:rsid w:val="00BA5D6D"/>
    <w:rsid w:val="00BA7CC3"/>
    <w:rsid w:val="00BB14F1"/>
    <w:rsid w:val="00BB5399"/>
    <w:rsid w:val="00BB572E"/>
    <w:rsid w:val="00BB583B"/>
    <w:rsid w:val="00BB6B17"/>
    <w:rsid w:val="00BB74FD"/>
    <w:rsid w:val="00BC1078"/>
    <w:rsid w:val="00BC1CD1"/>
    <w:rsid w:val="00BC5982"/>
    <w:rsid w:val="00BC60BF"/>
    <w:rsid w:val="00BC77A3"/>
    <w:rsid w:val="00BD04E6"/>
    <w:rsid w:val="00BD28BF"/>
    <w:rsid w:val="00BD2B27"/>
    <w:rsid w:val="00BD2CDB"/>
    <w:rsid w:val="00BD6404"/>
    <w:rsid w:val="00BE1873"/>
    <w:rsid w:val="00BE33AE"/>
    <w:rsid w:val="00BE4CFF"/>
    <w:rsid w:val="00BE500C"/>
    <w:rsid w:val="00BE54E4"/>
    <w:rsid w:val="00BF046F"/>
    <w:rsid w:val="00BF235D"/>
    <w:rsid w:val="00BF3091"/>
    <w:rsid w:val="00BF63BE"/>
    <w:rsid w:val="00BF6ED4"/>
    <w:rsid w:val="00BF7E88"/>
    <w:rsid w:val="00C01D50"/>
    <w:rsid w:val="00C02F7C"/>
    <w:rsid w:val="00C056DC"/>
    <w:rsid w:val="00C06056"/>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B6A"/>
    <w:rsid w:val="00C77DD9"/>
    <w:rsid w:val="00C81221"/>
    <w:rsid w:val="00C81EC4"/>
    <w:rsid w:val="00C82C8A"/>
    <w:rsid w:val="00C82F4E"/>
    <w:rsid w:val="00C83BE6"/>
    <w:rsid w:val="00C85354"/>
    <w:rsid w:val="00C85458"/>
    <w:rsid w:val="00C85E3E"/>
    <w:rsid w:val="00C8639F"/>
    <w:rsid w:val="00C86ABA"/>
    <w:rsid w:val="00C91594"/>
    <w:rsid w:val="00C9293A"/>
    <w:rsid w:val="00C943F3"/>
    <w:rsid w:val="00C94DA7"/>
    <w:rsid w:val="00C953BD"/>
    <w:rsid w:val="00C95C1E"/>
    <w:rsid w:val="00CA08C6"/>
    <w:rsid w:val="00CA0A77"/>
    <w:rsid w:val="00CA1AD4"/>
    <w:rsid w:val="00CA2729"/>
    <w:rsid w:val="00CA2ACB"/>
    <w:rsid w:val="00CA3057"/>
    <w:rsid w:val="00CA45F8"/>
    <w:rsid w:val="00CA5A75"/>
    <w:rsid w:val="00CA6B59"/>
    <w:rsid w:val="00CA7CE0"/>
    <w:rsid w:val="00CA7F96"/>
    <w:rsid w:val="00CB0305"/>
    <w:rsid w:val="00CB18A7"/>
    <w:rsid w:val="00CB1EF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D7644"/>
    <w:rsid w:val="00CD7F85"/>
    <w:rsid w:val="00CE0283"/>
    <w:rsid w:val="00CE0A7F"/>
    <w:rsid w:val="00CE1718"/>
    <w:rsid w:val="00CE1E9E"/>
    <w:rsid w:val="00CE2400"/>
    <w:rsid w:val="00CE72B1"/>
    <w:rsid w:val="00CE75CB"/>
    <w:rsid w:val="00CF0549"/>
    <w:rsid w:val="00CF2237"/>
    <w:rsid w:val="00CF4156"/>
    <w:rsid w:val="00CF45A3"/>
    <w:rsid w:val="00CF4CBA"/>
    <w:rsid w:val="00CF5958"/>
    <w:rsid w:val="00D02056"/>
    <w:rsid w:val="00D037FB"/>
    <w:rsid w:val="00D03D00"/>
    <w:rsid w:val="00D051A2"/>
    <w:rsid w:val="00D058B8"/>
    <w:rsid w:val="00D05B44"/>
    <w:rsid w:val="00D05C30"/>
    <w:rsid w:val="00D0640C"/>
    <w:rsid w:val="00D064A2"/>
    <w:rsid w:val="00D100A7"/>
    <w:rsid w:val="00D11359"/>
    <w:rsid w:val="00D12487"/>
    <w:rsid w:val="00D16512"/>
    <w:rsid w:val="00D23DBB"/>
    <w:rsid w:val="00D30C37"/>
    <w:rsid w:val="00D31132"/>
    <w:rsid w:val="00D3188C"/>
    <w:rsid w:val="00D34261"/>
    <w:rsid w:val="00D343A2"/>
    <w:rsid w:val="00D35D48"/>
    <w:rsid w:val="00D35F9B"/>
    <w:rsid w:val="00D36B69"/>
    <w:rsid w:val="00D4054D"/>
    <w:rsid w:val="00D408DD"/>
    <w:rsid w:val="00D42416"/>
    <w:rsid w:val="00D42C81"/>
    <w:rsid w:val="00D43B2D"/>
    <w:rsid w:val="00D45C07"/>
    <w:rsid w:val="00D45D72"/>
    <w:rsid w:val="00D46EE4"/>
    <w:rsid w:val="00D46F12"/>
    <w:rsid w:val="00D4794B"/>
    <w:rsid w:val="00D500D1"/>
    <w:rsid w:val="00D51661"/>
    <w:rsid w:val="00D520E4"/>
    <w:rsid w:val="00D53A38"/>
    <w:rsid w:val="00D54CCE"/>
    <w:rsid w:val="00D575DD"/>
    <w:rsid w:val="00D57DFA"/>
    <w:rsid w:val="00D6059A"/>
    <w:rsid w:val="00D6273D"/>
    <w:rsid w:val="00D65905"/>
    <w:rsid w:val="00D66388"/>
    <w:rsid w:val="00D67BD1"/>
    <w:rsid w:val="00D67FCF"/>
    <w:rsid w:val="00D709CE"/>
    <w:rsid w:val="00D70BE3"/>
    <w:rsid w:val="00D71F73"/>
    <w:rsid w:val="00D72E3A"/>
    <w:rsid w:val="00D72E96"/>
    <w:rsid w:val="00D7363D"/>
    <w:rsid w:val="00D74B7E"/>
    <w:rsid w:val="00D80786"/>
    <w:rsid w:val="00D81CAB"/>
    <w:rsid w:val="00D81E93"/>
    <w:rsid w:val="00D8576F"/>
    <w:rsid w:val="00D8677F"/>
    <w:rsid w:val="00D920DA"/>
    <w:rsid w:val="00D928A4"/>
    <w:rsid w:val="00D955F9"/>
    <w:rsid w:val="00D97F0C"/>
    <w:rsid w:val="00DA0758"/>
    <w:rsid w:val="00DA0E10"/>
    <w:rsid w:val="00DA3A86"/>
    <w:rsid w:val="00DA4D8D"/>
    <w:rsid w:val="00DA5632"/>
    <w:rsid w:val="00DA6B59"/>
    <w:rsid w:val="00DA7444"/>
    <w:rsid w:val="00DB0AF3"/>
    <w:rsid w:val="00DB2861"/>
    <w:rsid w:val="00DB2EAE"/>
    <w:rsid w:val="00DB3243"/>
    <w:rsid w:val="00DB3C10"/>
    <w:rsid w:val="00DB419C"/>
    <w:rsid w:val="00DB60F7"/>
    <w:rsid w:val="00DB640B"/>
    <w:rsid w:val="00DB72E1"/>
    <w:rsid w:val="00DC2500"/>
    <w:rsid w:val="00DC6A41"/>
    <w:rsid w:val="00DC77DC"/>
    <w:rsid w:val="00DD0453"/>
    <w:rsid w:val="00DD0C2C"/>
    <w:rsid w:val="00DD19DE"/>
    <w:rsid w:val="00DD28BC"/>
    <w:rsid w:val="00DD49F4"/>
    <w:rsid w:val="00DD5924"/>
    <w:rsid w:val="00DD6120"/>
    <w:rsid w:val="00DE10BD"/>
    <w:rsid w:val="00DE31F0"/>
    <w:rsid w:val="00DE3D1C"/>
    <w:rsid w:val="00DE3F1A"/>
    <w:rsid w:val="00DE4006"/>
    <w:rsid w:val="00DF3542"/>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370"/>
    <w:rsid w:val="00E20A43"/>
    <w:rsid w:val="00E20CBA"/>
    <w:rsid w:val="00E23898"/>
    <w:rsid w:val="00E25B6E"/>
    <w:rsid w:val="00E30F2F"/>
    <w:rsid w:val="00E319F1"/>
    <w:rsid w:val="00E33CD2"/>
    <w:rsid w:val="00E37610"/>
    <w:rsid w:val="00E4020C"/>
    <w:rsid w:val="00E40E90"/>
    <w:rsid w:val="00E41306"/>
    <w:rsid w:val="00E41E4B"/>
    <w:rsid w:val="00E42026"/>
    <w:rsid w:val="00E43C7B"/>
    <w:rsid w:val="00E4564D"/>
    <w:rsid w:val="00E45C7E"/>
    <w:rsid w:val="00E531EB"/>
    <w:rsid w:val="00E54874"/>
    <w:rsid w:val="00E549E3"/>
    <w:rsid w:val="00E54B6F"/>
    <w:rsid w:val="00E54FBB"/>
    <w:rsid w:val="00E55ACA"/>
    <w:rsid w:val="00E569A0"/>
    <w:rsid w:val="00E57B74"/>
    <w:rsid w:val="00E63B84"/>
    <w:rsid w:val="00E63F84"/>
    <w:rsid w:val="00E644FA"/>
    <w:rsid w:val="00E65356"/>
    <w:rsid w:val="00E65BC6"/>
    <w:rsid w:val="00E661FF"/>
    <w:rsid w:val="00E71122"/>
    <w:rsid w:val="00E726EB"/>
    <w:rsid w:val="00E7385E"/>
    <w:rsid w:val="00E73F79"/>
    <w:rsid w:val="00E80B52"/>
    <w:rsid w:val="00E80B6D"/>
    <w:rsid w:val="00E81CFD"/>
    <w:rsid w:val="00E81E6C"/>
    <w:rsid w:val="00E824C3"/>
    <w:rsid w:val="00E840B3"/>
    <w:rsid w:val="00E84D10"/>
    <w:rsid w:val="00E8545E"/>
    <w:rsid w:val="00E85F21"/>
    <w:rsid w:val="00E8629F"/>
    <w:rsid w:val="00E87136"/>
    <w:rsid w:val="00E879CE"/>
    <w:rsid w:val="00E91008"/>
    <w:rsid w:val="00E9374E"/>
    <w:rsid w:val="00E94F54"/>
    <w:rsid w:val="00E9550D"/>
    <w:rsid w:val="00E961AA"/>
    <w:rsid w:val="00E97AD5"/>
    <w:rsid w:val="00EA0DB1"/>
    <w:rsid w:val="00EA1111"/>
    <w:rsid w:val="00EA2004"/>
    <w:rsid w:val="00EA2BA1"/>
    <w:rsid w:val="00EA3B4F"/>
    <w:rsid w:val="00EA3C24"/>
    <w:rsid w:val="00EA62F5"/>
    <w:rsid w:val="00EA73DF"/>
    <w:rsid w:val="00EA7B6C"/>
    <w:rsid w:val="00EA7DDB"/>
    <w:rsid w:val="00EB0A8B"/>
    <w:rsid w:val="00EB3539"/>
    <w:rsid w:val="00EB3C52"/>
    <w:rsid w:val="00EB3FA4"/>
    <w:rsid w:val="00EB61AE"/>
    <w:rsid w:val="00EB627B"/>
    <w:rsid w:val="00EB62AC"/>
    <w:rsid w:val="00EB752D"/>
    <w:rsid w:val="00EB7882"/>
    <w:rsid w:val="00EC322D"/>
    <w:rsid w:val="00EC3386"/>
    <w:rsid w:val="00EC3696"/>
    <w:rsid w:val="00EC3FDC"/>
    <w:rsid w:val="00EC4D2C"/>
    <w:rsid w:val="00EC621D"/>
    <w:rsid w:val="00ED383A"/>
    <w:rsid w:val="00ED58BB"/>
    <w:rsid w:val="00ED5A9D"/>
    <w:rsid w:val="00EE4799"/>
    <w:rsid w:val="00EE6737"/>
    <w:rsid w:val="00EE7663"/>
    <w:rsid w:val="00EF0826"/>
    <w:rsid w:val="00EF1449"/>
    <w:rsid w:val="00EF1EC5"/>
    <w:rsid w:val="00EF4629"/>
    <w:rsid w:val="00EF4C88"/>
    <w:rsid w:val="00EF55EB"/>
    <w:rsid w:val="00EF6139"/>
    <w:rsid w:val="00EF7D27"/>
    <w:rsid w:val="00F00DCC"/>
    <w:rsid w:val="00F0156F"/>
    <w:rsid w:val="00F02A34"/>
    <w:rsid w:val="00F05AC8"/>
    <w:rsid w:val="00F07167"/>
    <w:rsid w:val="00F072D8"/>
    <w:rsid w:val="00F074DF"/>
    <w:rsid w:val="00F078D0"/>
    <w:rsid w:val="00F07CE0"/>
    <w:rsid w:val="00F10305"/>
    <w:rsid w:val="00F12E7B"/>
    <w:rsid w:val="00F12FC3"/>
    <w:rsid w:val="00F13D05"/>
    <w:rsid w:val="00F1679D"/>
    <w:rsid w:val="00F1682C"/>
    <w:rsid w:val="00F207C0"/>
    <w:rsid w:val="00F20B91"/>
    <w:rsid w:val="00F21183"/>
    <w:rsid w:val="00F2313E"/>
    <w:rsid w:val="00F238B2"/>
    <w:rsid w:val="00F24B8B"/>
    <w:rsid w:val="00F26A1A"/>
    <w:rsid w:val="00F30D2E"/>
    <w:rsid w:val="00F30E0A"/>
    <w:rsid w:val="00F32706"/>
    <w:rsid w:val="00F33E18"/>
    <w:rsid w:val="00F33E8D"/>
    <w:rsid w:val="00F341B4"/>
    <w:rsid w:val="00F35516"/>
    <w:rsid w:val="00F35790"/>
    <w:rsid w:val="00F4136D"/>
    <w:rsid w:val="00F4212E"/>
    <w:rsid w:val="00F42C20"/>
    <w:rsid w:val="00F4316D"/>
    <w:rsid w:val="00F43C3E"/>
    <w:rsid w:val="00F43E34"/>
    <w:rsid w:val="00F44B2F"/>
    <w:rsid w:val="00F470DA"/>
    <w:rsid w:val="00F4777F"/>
    <w:rsid w:val="00F52BB3"/>
    <w:rsid w:val="00F53053"/>
    <w:rsid w:val="00F53E9E"/>
    <w:rsid w:val="00F53FE2"/>
    <w:rsid w:val="00F54189"/>
    <w:rsid w:val="00F544DE"/>
    <w:rsid w:val="00F575FF"/>
    <w:rsid w:val="00F618EF"/>
    <w:rsid w:val="00F633FB"/>
    <w:rsid w:val="00F64449"/>
    <w:rsid w:val="00F644CC"/>
    <w:rsid w:val="00F65582"/>
    <w:rsid w:val="00F65C6A"/>
    <w:rsid w:val="00F66E75"/>
    <w:rsid w:val="00F67024"/>
    <w:rsid w:val="00F6772F"/>
    <w:rsid w:val="00F75C14"/>
    <w:rsid w:val="00F75C98"/>
    <w:rsid w:val="00F76279"/>
    <w:rsid w:val="00F76362"/>
    <w:rsid w:val="00F76F95"/>
    <w:rsid w:val="00F770E1"/>
    <w:rsid w:val="00F77A40"/>
    <w:rsid w:val="00F77C67"/>
    <w:rsid w:val="00F77EB0"/>
    <w:rsid w:val="00F81E4A"/>
    <w:rsid w:val="00F824E6"/>
    <w:rsid w:val="00F83E6C"/>
    <w:rsid w:val="00F8602A"/>
    <w:rsid w:val="00F87CDD"/>
    <w:rsid w:val="00F9251E"/>
    <w:rsid w:val="00F933F0"/>
    <w:rsid w:val="00F937A3"/>
    <w:rsid w:val="00F9381C"/>
    <w:rsid w:val="00F93D37"/>
    <w:rsid w:val="00F94715"/>
    <w:rsid w:val="00F94B25"/>
    <w:rsid w:val="00F9643A"/>
    <w:rsid w:val="00F96A3D"/>
    <w:rsid w:val="00F97A8B"/>
    <w:rsid w:val="00FA1256"/>
    <w:rsid w:val="00FA4718"/>
    <w:rsid w:val="00FA5848"/>
    <w:rsid w:val="00FA5DFD"/>
    <w:rsid w:val="00FA7F3D"/>
    <w:rsid w:val="00FA7F61"/>
    <w:rsid w:val="00FA7FB3"/>
    <w:rsid w:val="00FB2580"/>
    <w:rsid w:val="00FB26E1"/>
    <w:rsid w:val="00FB38D8"/>
    <w:rsid w:val="00FB5B72"/>
    <w:rsid w:val="00FC051F"/>
    <w:rsid w:val="00FC06FF"/>
    <w:rsid w:val="00FC241D"/>
    <w:rsid w:val="00FC69B4"/>
    <w:rsid w:val="00FC69DB"/>
    <w:rsid w:val="00FC6A43"/>
    <w:rsid w:val="00FD0694"/>
    <w:rsid w:val="00FD25BE"/>
    <w:rsid w:val="00FD2E70"/>
    <w:rsid w:val="00FD50E7"/>
    <w:rsid w:val="00FD6D11"/>
    <w:rsid w:val="00FD7283"/>
    <w:rsid w:val="00FD7AA7"/>
    <w:rsid w:val="00FE09F0"/>
    <w:rsid w:val="00FE1303"/>
    <w:rsid w:val="00FE3975"/>
    <w:rsid w:val="00FE6235"/>
    <w:rsid w:val="00FE7D6A"/>
    <w:rsid w:val="00FF1FCB"/>
    <w:rsid w:val="00FF2F9B"/>
    <w:rsid w:val="00FF48C9"/>
    <w:rsid w:val="00FF4FA2"/>
    <w:rsid w:val="00FF52D4"/>
    <w:rsid w:val="00FF5E45"/>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8131533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83104850">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62439363">
      <w:bodyDiv w:val="1"/>
      <w:marLeft w:val="0"/>
      <w:marRight w:val="0"/>
      <w:marTop w:val="0"/>
      <w:marBottom w:val="0"/>
      <w:divBdr>
        <w:top w:val="none" w:sz="0" w:space="0" w:color="auto"/>
        <w:left w:val="none" w:sz="0" w:space="0" w:color="auto"/>
        <w:bottom w:val="none" w:sz="0" w:space="0" w:color="auto"/>
        <w:right w:val="none" w:sz="0" w:space="0" w:color="auto"/>
      </w:divBdr>
    </w:div>
    <w:div w:id="67098874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383764">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95065765">
      <w:bodyDiv w:val="1"/>
      <w:marLeft w:val="0"/>
      <w:marRight w:val="0"/>
      <w:marTop w:val="0"/>
      <w:marBottom w:val="0"/>
      <w:divBdr>
        <w:top w:val="none" w:sz="0" w:space="0" w:color="auto"/>
        <w:left w:val="none" w:sz="0" w:space="0" w:color="auto"/>
        <w:bottom w:val="none" w:sz="0" w:space="0" w:color="auto"/>
        <w:right w:val="none" w:sz="0" w:space="0" w:color="auto"/>
      </w:divBdr>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35013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28117825">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3058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101-bis-e/Docs/R4-2200145.zip" TargetMode="External"/><Relationship Id="rId18" Type="http://schemas.openxmlformats.org/officeDocument/2006/relationships/hyperlink" Target="https://www.3gpp.org/ftp/TSG_RAN/WG4_Radio/TSGR4_101-bis-e/Docs/R4-2200146.zip" TargetMode="External"/><Relationship Id="rId26" Type="http://schemas.openxmlformats.org/officeDocument/2006/relationships/hyperlink" Target="https://www.3gpp.org/ftp/TSG_RAN/WG4_Radio/TSGR4_101-bis-e/Docs/R4-2200508.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bis-e/Docs/R4-2200145.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101-bis-e/Docs/R4-2200145.zip" TargetMode="External"/><Relationship Id="rId25" Type="http://schemas.openxmlformats.org/officeDocument/2006/relationships/hyperlink" Target="https://www.3gpp.org/ftp/TSG_RAN/WG4_Radio/TSGR4_101-bis-e/Docs/R4-2200145.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101-bis-e/Docs/R4-2200508.zip" TargetMode="External"/><Relationship Id="rId20" Type="http://schemas.openxmlformats.org/officeDocument/2006/relationships/hyperlink" Target="https://www.3gpp.org/ftp/TSG_RAN/WG4_Radio/TSGR4_101-bis-e/Docs/R4-2200508.zip" TargetMode="External"/><Relationship Id="rId29" Type="http://schemas.openxmlformats.org/officeDocument/2006/relationships/hyperlink" Target="https://www.3gpp.org/ftp/TSG_RAN/WG4_Radio/TSGR4_101-bis-e/Docs/R4-220014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101-bis-e/Docs/R4-2200508.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1-bis-e/Docs/R4-2200147.zip" TargetMode="External"/><Relationship Id="rId23" Type="http://schemas.openxmlformats.org/officeDocument/2006/relationships/hyperlink" Target="https://www.3gpp.org/ftp/TSG_RAN/WG4_Radio/TSGR4_101-bis-e/Docs/R4-2200147.zip" TargetMode="External"/><Relationship Id="rId28" Type="http://schemas.openxmlformats.org/officeDocument/2006/relationships/hyperlink" Target="https://www.3gpp.org/ftp/TSG_RAN/WG4_Radio/TSGR4_101-bis-e/Docs/R4-2200146.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bis-e/Docs/R4-2200147.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bis-e/Docs/R4-2200146.zip" TargetMode="External"/><Relationship Id="rId22" Type="http://schemas.openxmlformats.org/officeDocument/2006/relationships/hyperlink" Target="https://www.3gpp.org/ftp/TSG_RAN/WG4_Radio/TSGR4_101-bis-e/Docs/R4-2200146.zip" TargetMode="External"/><Relationship Id="rId27" Type="http://schemas.openxmlformats.org/officeDocument/2006/relationships/hyperlink" Target="https://www.3gpp.org/ftp/TSG_RAN/WG4_Radio/TSGR4_101-bis-e/Docs/R4-2200145.zip" TargetMode="External"/><Relationship Id="rId30" Type="http://schemas.openxmlformats.org/officeDocument/2006/relationships/hyperlink" Target="https://www.3gpp.org/ftp/TSG_RAN/WG4_Radio/TSGR4_101-bis-e/Docs/R4-22005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4.xml><?xml version="1.0" encoding="utf-8"?>
<ds:datastoreItem xmlns:ds="http://schemas.openxmlformats.org/officeDocument/2006/customXml" ds:itemID="{66484C93-4C8A-4ECF-BEF2-93979D977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2165</Words>
  <Characters>12346</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14483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cp:lastPrinted>2019-04-25T01:09:00Z</cp:lastPrinted>
  <dcterms:created xsi:type="dcterms:W3CDTF">2022-01-21T16:29:00Z</dcterms:created>
  <dcterms:modified xsi:type="dcterms:W3CDTF">2022-01-25T05:35:00Z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(3)WRBv7Cx/8/EIh0RYDzvcmZB5kM5WGfmBFABZCK3ReC2q1cLbBoHrcZHTDG70QplagCprdy9m
JAH7XGBUQvI/TgrdwEOzLYtrJtOpEKL85XJ53wpyuLpsX0l30cM12/V7lwWl8ovyY/SanuoQ
OXPB241j+qD56JS7AuQXoA8kKQCa+ZMHkkgo5ti1APl+evtNMJXA1HeAB08ZQjh+BuwbX+nX
PWTSZogxroqCLtZme7</vt:lpwstr>
  </property>
  <property fmtid="{D5CDD505-2E9C-101B-9397-08002B2CF9AE}" pid="10" name="_2015_ms_pID_7253431">
    <vt:lpwstr>HmBdE+OXbCY3Q9V4l9WHXztJRBwGyRqcW/X0/Hs29qZxatv2pE9REu
Q1EGqpn226dlV3WT8sRiQU2EoUwlSdAIrr4lA6fh4qP6Yj+6azVGLUlX9JBstc1uKbd5cUMD
qI43EO2iLIqDUa4ttHLyfBkp3jXiD4p9C/uaVnJYJcodFO3ZfkQUhYPfm4wTrWM8FwxWDv9z
NIQ2lL4eoqOR9c28/seR0NC4ukoeHmjwW4NP</vt:lpwstr>
  </property>
  <property fmtid="{D5CDD505-2E9C-101B-9397-08002B2CF9AE}" pid="11" name="_2015_ms_pID_7253432">
    <vt:lpwstr>5g==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